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jc w:val="center"/>
        <w:tblLook w:val="04A0" w:firstRow="1" w:lastRow="0" w:firstColumn="1" w:lastColumn="0" w:noHBand="0" w:noVBand="1"/>
      </w:tblPr>
      <w:tblGrid>
        <w:gridCol w:w="9962"/>
      </w:tblGrid>
      <w:tr w:rsidR="00BD16FA" w:rsidRPr="0005616D" w14:paraId="229BB83B" w14:textId="77777777" w:rsidTr="00C54E81">
        <w:trPr>
          <w:trHeight w:val="2414"/>
          <w:jc w:val="center"/>
        </w:trPr>
        <w:tc>
          <w:tcPr>
            <w:tcW w:w="5000" w:type="pct"/>
          </w:tcPr>
          <w:p w14:paraId="6D2EB049" w14:textId="77777777" w:rsidR="00BD16FA" w:rsidRPr="0005616D" w:rsidRDefault="0097707B" w:rsidP="00A9285D">
            <w:pPr>
              <w:jc w:val="left"/>
              <w:rPr>
                <w:rFonts w:asciiTheme="minorEastAsia" w:hAnsiTheme="minorEastAsia" w:cstheme="majorBidi"/>
                <w:caps/>
              </w:rPr>
            </w:pPr>
            <w:r w:rsidRPr="0005616D">
              <w:rPr>
                <w:rFonts w:asciiTheme="minorEastAsia" w:hAnsiTheme="minorEastAsia" w:cs="Segoe UI"/>
                <w:color w:val="000000"/>
                <w:sz w:val="20"/>
                <w:szCs w:val="20"/>
              </w:rPr>
              <w:t> </w:t>
            </w:r>
            <w:r w:rsidR="00035DFF" w:rsidRPr="0005616D">
              <w:rPr>
                <w:rFonts w:asciiTheme="minorEastAsia" w:hAnsiTheme="minorEastAsia" w:cstheme="majorBidi"/>
                <w:caps/>
                <w:noProof/>
              </w:rPr>
              <w:drawing>
                <wp:inline distT="0" distB="0" distL="0" distR="0" wp14:anchorId="7DB099E5" wp14:editId="7B0CEC76">
                  <wp:extent cx="1262844" cy="1061049"/>
                  <wp:effectExtent l="0" t="0" r="0" b="6350"/>
                  <wp:docPr id="4" name="Picture 4" descr="D:\chenbilun\我的文档\Work\文档\文档相关\logo-透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henbilun\我的文档\Work\文档\文档相关\logo-透明.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2698" cy="1060926"/>
                          </a:xfrm>
                          <a:prstGeom prst="rect">
                            <a:avLst/>
                          </a:prstGeom>
                          <a:noFill/>
                          <a:ln>
                            <a:noFill/>
                          </a:ln>
                        </pic:spPr>
                      </pic:pic>
                    </a:graphicData>
                  </a:graphic>
                </wp:inline>
              </w:drawing>
            </w:r>
          </w:p>
          <w:p w14:paraId="332DE119" w14:textId="77777777" w:rsidR="00BD16FA" w:rsidRPr="0005616D" w:rsidRDefault="00BD16FA" w:rsidP="00C54E81">
            <w:pPr>
              <w:jc w:val="left"/>
              <w:rPr>
                <w:rFonts w:asciiTheme="minorEastAsia" w:hAnsiTheme="minorEastAsia" w:cstheme="majorBidi"/>
                <w:caps/>
              </w:rPr>
            </w:pPr>
          </w:p>
          <w:p w14:paraId="02214A3D" w14:textId="77777777" w:rsidR="00BD16FA" w:rsidRPr="0005616D" w:rsidRDefault="00BD16FA" w:rsidP="00C54E81">
            <w:pPr>
              <w:jc w:val="left"/>
              <w:rPr>
                <w:rFonts w:asciiTheme="minorEastAsia" w:hAnsiTheme="minorEastAsia" w:cstheme="majorBidi"/>
                <w:caps/>
              </w:rPr>
            </w:pPr>
          </w:p>
          <w:p w14:paraId="5229A495" w14:textId="77777777" w:rsidR="00BD16FA" w:rsidRPr="0005616D" w:rsidRDefault="00BD16FA" w:rsidP="00C54E81">
            <w:pPr>
              <w:jc w:val="left"/>
              <w:rPr>
                <w:rFonts w:asciiTheme="minorEastAsia" w:hAnsiTheme="minorEastAsia" w:cstheme="majorBidi"/>
                <w:caps/>
              </w:rPr>
            </w:pPr>
          </w:p>
        </w:tc>
      </w:tr>
      <w:tr w:rsidR="00BD16FA" w:rsidRPr="0005616D" w14:paraId="140CA31B" w14:textId="77777777" w:rsidTr="00C54E81">
        <w:trPr>
          <w:trHeight w:val="1440"/>
          <w:jc w:val="center"/>
        </w:trPr>
        <w:sdt>
          <w:sdtPr>
            <w:rPr>
              <w:rFonts w:asciiTheme="minorEastAsia" w:hAnsiTheme="minorEastAsia" w:cs="Arial" w:hint="eastAsia"/>
              <w:color w:val="1F497D" w:themeColor="text2"/>
              <w:sz w:val="72"/>
              <w:szCs w:val="72"/>
            </w:rPr>
            <w:alias w:val="Title"/>
            <w:id w:val="-1812481862"/>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1F497D" w:themeColor="text2"/>
                </w:tcBorders>
                <w:vAlign w:val="center"/>
              </w:tcPr>
              <w:p w14:paraId="4AF78095" w14:textId="7267F599" w:rsidR="00BD16FA" w:rsidRPr="0005616D" w:rsidRDefault="00013DF3" w:rsidP="004755E1">
                <w:pPr>
                  <w:jc w:val="center"/>
                  <w:rPr>
                    <w:rFonts w:asciiTheme="minorEastAsia" w:hAnsiTheme="minorEastAsia" w:cs="Arial"/>
                    <w:color w:val="1F497D" w:themeColor="text2"/>
                    <w:sz w:val="80"/>
                    <w:szCs w:val="80"/>
                  </w:rPr>
                </w:pPr>
                <w:proofErr w:type="spellStart"/>
                <w:r>
                  <w:rPr>
                    <w:rFonts w:asciiTheme="minorEastAsia" w:hAnsiTheme="minorEastAsia" w:cs="Arial" w:hint="eastAsia"/>
                    <w:color w:val="1F497D" w:themeColor="text2"/>
                    <w:sz w:val="72"/>
                    <w:szCs w:val="72"/>
                  </w:rPr>
                  <w:t>ExpressPay</w:t>
                </w:r>
                <w:proofErr w:type="spellEnd"/>
                <w:r w:rsidR="00CF7E5B" w:rsidRPr="00CF7E5B">
                  <w:rPr>
                    <w:rFonts w:asciiTheme="minorEastAsia" w:hAnsiTheme="minorEastAsia" w:cs="Arial" w:hint="eastAsia"/>
                    <w:color w:val="1F497D" w:themeColor="text2"/>
                    <w:sz w:val="72"/>
                    <w:szCs w:val="72"/>
                  </w:rPr>
                  <w:t xml:space="preserve"> Certificate Guide</w:t>
                </w:r>
              </w:p>
            </w:tc>
          </w:sdtContent>
        </w:sdt>
      </w:tr>
      <w:tr w:rsidR="00BD16FA" w:rsidRPr="0005616D" w14:paraId="1E5F4273" w14:textId="77777777" w:rsidTr="00C54E81">
        <w:trPr>
          <w:trHeight w:val="2040"/>
          <w:jc w:val="center"/>
        </w:trPr>
        <w:tc>
          <w:tcPr>
            <w:tcW w:w="5000" w:type="pct"/>
            <w:tcBorders>
              <w:top w:val="single" w:sz="4" w:space="0" w:color="1F497D" w:themeColor="text2"/>
            </w:tcBorders>
            <w:vAlign w:val="bottom"/>
          </w:tcPr>
          <w:p w14:paraId="43DA0785" w14:textId="67087E9C" w:rsidR="00BD16FA" w:rsidRPr="0005616D" w:rsidRDefault="00BD16FA" w:rsidP="00C54E81">
            <w:pPr>
              <w:jc w:val="right"/>
              <w:rPr>
                <w:rFonts w:asciiTheme="minorEastAsia" w:hAnsiTheme="minorEastAsia" w:cs="Arial"/>
                <w:szCs w:val="21"/>
              </w:rPr>
            </w:pPr>
          </w:p>
        </w:tc>
      </w:tr>
      <w:tr w:rsidR="00BD16FA" w:rsidRPr="0005616D" w14:paraId="717F3E29" w14:textId="77777777" w:rsidTr="00C54E81">
        <w:trPr>
          <w:trHeight w:val="411"/>
          <w:jc w:val="center"/>
        </w:trPr>
        <w:tc>
          <w:tcPr>
            <w:tcW w:w="5000" w:type="pct"/>
            <w:vAlign w:val="center"/>
          </w:tcPr>
          <w:sdt>
            <w:sdtPr>
              <w:rPr>
                <w:rFonts w:asciiTheme="minorEastAsia" w:hAnsiTheme="minorEastAsia" w:cs="Arial" w:hint="eastAsia"/>
                <w:b/>
                <w:color w:val="1F497D" w:themeColor="text2"/>
                <w:szCs w:val="21"/>
              </w:rPr>
              <w:alias w:val="类别"/>
              <w:tag w:val=""/>
              <w:id w:val="-2075568967"/>
              <w:dataBinding w:prefixMappings="xmlns:ns0='http://purl.org/dc/elements/1.1/' xmlns:ns1='http://schemas.openxmlformats.org/package/2006/metadata/core-properties' " w:xpath="/ns1:coreProperties[1]/ns1:category[1]" w:storeItemID="{6C3C8BC8-F283-45AE-878A-BAB7291924A1}"/>
              <w:text/>
            </w:sdtPr>
            <w:sdtEndPr/>
            <w:sdtContent>
              <w:p w14:paraId="4784F40B" w14:textId="4CF24E41" w:rsidR="00BD16FA" w:rsidRPr="0005616D" w:rsidRDefault="00CC18A9" w:rsidP="00C54E81">
                <w:pPr>
                  <w:jc w:val="right"/>
                  <w:rPr>
                    <w:rFonts w:asciiTheme="minorEastAsia" w:hAnsiTheme="minorEastAsia" w:cs="Arial"/>
                    <w:b/>
                    <w:color w:val="1F497D" w:themeColor="text2"/>
                    <w:szCs w:val="21"/>
                  </w:rPr>
                </w:pPr>
                <w:r w:rsidRPr="0005616D">
                  <w:rPr>
                    <w:rFonts w:asciiTheme="minorEastAsia" w:hAnsiTheme="minorEastAsia" w:cs="Arial" w:hint="eastAsia"/>
                    <w:b/>
                    <w:color w:val="1F497D" w:themeColor="text2"/>
                    <w:szCs w:val="21"/>
                  </w:rPr>
                  <w:t>V-</w:t>
                </w:r>
                <w:r w:rsidR="005747B6">
                  <w:rPr>
                    <w:rFonts w:asciiTheme="minorEastAsia" w:hAnsiTheme="minorEastAsia" w:cs="Arial"/>
                    <w:b/>
                    <w:color w:val="1F497D" w:themeColor="text2"/>
                    <w:szCs w:val="21"/>
                  </w:rPr>
                  <w:t>1</w:t>
                </w:r>
                <w:r w:rsidR="00DD6E51" w:rsidRPr="0005616D">
                  <w:rPr>
                    <w:rFonts w:asciiTheme="minorEastAsia" w:hAnsiTheme="minorEastAsia" w:cs="Arial" w:hint="eastAsia"/>
                    <w:b/>
                    <w:color w:val="1F497D" w:themeColor="text2"/>
                    <w:szCs w:val="21"/>
                  </w:rPr>
                  <w:t>.0.</w:t>
                </w:r>
                <w:r w:rsidR="005747B6">
                  <w:rPr>
                    <w:rFonts w:asciiTheme="minorEastAsia" w:hAnsiTheme="minorEastAsia" w:cs="Arial"/>
                    <w:b/>
                    <w:color w:val="1F497D" w:themeColor="text2"/>
                    <w:szCs w:val="21"/>
                  </w:rPr>
                  <w:t>1</w:t>
                </w:r>
              </w:p>
            </w:sdtContent>
          </w:sdt>
          <w:sdt>
            <w:sdtPr>
              <w:rPr>
                <w:rFonts w:asciiTheme="minorEastAsia" w:hAnsiTheme="minorEastAsia"/>
                <w:b/>
                <w:color w:val="1F497D" w:themeColor="text2"/>
                <w:szCs w:val="21"/>
              </w:rPr>
              <w:alias w:val="发布日期"/>
              <w:tag w:val=""/>
              <w:id w:val="-2053370270"/>
              <w:dataBinding w:prefixMappings="xmlns:ns0='http://schemas.microsoft.com/office/2006/coverPageProps' " w:xpath="/ns0:CoverPageProperties[1]/ns0:PublishDate[1]" w:storeItemID="{55AF091B-3C7A-41E3-B477-F2FDAA23CFDA}"/>
              <w:date w:fullDate="2022-04-21T00:00:00Z">
                <w:dateFormat w:val="yyyy-M-d"/>
                <w:lid w:val="zh-CN"/>
                <w:storeMappedDataAs w:val="dateTime"/>
                <w:calendar w:val="gregorian"/>
              </w:date>
            </w:sdtPr>
            <w:sdtEndPr/>
            <w:sdtContent>
              <w:p w14:paraId="529321A9" w14:textId="31BF66B9" w:rsidR="00BD16FA" w:rsidRPr="0005616D" w:rsidRDefault="00E140C7" w:rsidP="00E140C7">
                <w:pPr>
                  <w:jc w:val="right"/>
                  <w:rPr>
                    <w:rFonts w:asciiTheme="minorEastAsia" w:hAnsiTheme="minorEastAsia"/>
                    <w:b/>
                    <w:color w:val="1F497D" w:themeColor="text2"/>
                    <w:szCs w:val="21"/>
                  </w:rPr>
                </w:pPr>
                <w:r>
                  <w:rPr>
                    <w:rFonts w:asciiTheme="minorEastAsia" w:hAnsiTheme="minorEastAsia" w:hint="eastAsia"/>
                    <w:b/>
                    <w:color w:val="1F497D" w:themeColor="text2"/>
                    <w:szCs w:val="21"/>
                  </w:rPr>
                  <w:t>2022-4-21</w:t>
                </w:r>
              </w:p>
            </w:sdtContent>
          </w:sdt>
        </w:tc>
      </w:tr>
    </w:tbl>
    <w:p w14:paraId="3980AF12" w14:textId="77777777" w:rsidR="00BD16FA" w:rsidRPr="0005616D" w:rsidRDefault="00BD16FA" w:rsidP="00C54E81">
      <w:pPr>
        <w:rPr>
          <w:rFonts w:asciiTheme="minorEastAsia" w:hAnsiTheme="minorEastAsia"/>
        </w:rPr>
      </w:pPr>
    </w:p>
    <w:p w14:paraId="18C908E7" w14:textId="77777777" w:rsidR="00BD16FA" w:rsidRPr="0005616D" w:rsidRDefault="00BD16FA" w:rsidP="00C54E81">
      <w:pPr>
        <w:rPr>
          <w:rFonts w:asciiTheme="minorEastAsia" w:hAnsiTheme="minorEastAsia"/>
        </w:rPr>
      </w:pPr>
    </w:p>
    <w:tbl>
      <w:tblPr>
        <w:tblpPr w:leftFromText="187" w:rightFromText="187" w:horzAnchor="margin" w:tblpXSpec="center" w:tblpYSpec="bottom"/>
        <w:tblW w:w="5000" w:type="pct"/>
        <w:tblLook w:val="04A0" w:firstRow="1" w:lastRow="0" w:firstColumn="1" w:lastColumn="0" w:noHBand="0" w:noVBand="1"/>
      </w:tblPr>
      <w:tblGrid>
        <w:gridCol w:w="9962"/>
      </w:tblGrid>
      <w:tr w:rsidR="00BD16FA" w:rsidRPr="0005616D" w14:paraId="0DF73FC4" w14:textId="77777777" w:rsidTr="00C54E81">
        <w:trPr>
          <w:trHeight w:val="139"/>
        </w:trPr>
        <w:tc>
          <w:tcPr>
            <w:tcW w:w="5000" w:type="pct"/>
            <w:tcBorders>
              <w:bottom w:val="single" w:sz="4" w:space="0" w:color="1F497D" w:themeColor="text2"/>
            </w:tcBorders>
          </w:tcPr>
          <w:p w14:paraId="736744B4" w14:textId="77777777" w:rsidR="00BD16FA" w:rsidRPr="0005616D" w:rsidRDefault="00BD16FA" w:rsidP="00D3114A">
            <w:pPr>
              <w:rPr>
                <w:rFonts w:asciiTheme="minorEastAsia" w:hAnsiTheme="minorEastAsia" w:cs="Arial"/>
              </w:rPr>
            </w:pPr>
          </w:p>
          <w:p w14:paraId="5BC3B5D5" w14:textId="77777777" w:rsidR="00BF37C5" w:rsidRPr="0005616D" w:rsidRDefault="00BF37C5" w:rsidP="00D3114A">
            <w:pPr>
              <w:rPr>
                <w:rFonts w:asciiTheme="minorEastAsia" w:hAnsiTheme="minorEastAsia" w:cs="Arial"/>
              </w:rPr>
            </w:pPr>
          </w:p>
          <w:p w14:paraId="7E23A3BC" w14:textId="77777777" w:rsidR="00BF37C5" w:rsidRPr="0005616D" w:rsidRDefault="00BF37C5" w:rsidP="00D3114A">
            <w:pPr>
              <w:rPr>
                <w:rFonts w:asciiTheme="minorEastAsia" w:hAnsiTheme="minorEastAsia" w:cs="Arial"/>
              </w:rPr>
            </w:pPr>
          </w:p>
          <w:p w14:paraId="384D7110" w14:textId="77777777" w:rsidR="00BF37C5" w:rsidRPr="0005616D" w:rsidRDefault="00BF37C5" w:rsidP="00D3114A">
            <w:pPr>
              <w:rPr>
                <w:rFonts w:asciiTheme="minorEastAsia" w:hAnsiTheme="minorEastAsia" w:cs="Arial"/>
              </w:rPr>
            </w:pPr>
          </w:p>
        </w:tc>
      </w:tr>
      <w:tr w:rsidR="00BD16FA" w:rsidRPr="0005616D" w14:paraId="3CE0E1CD" w14:textId="77777777" w:rsidTr="00C54E81">
        <w:tc>
          <w:tcPr>
            <w:tcW w:w="5000" w:type="pct"/>
            <w:tcBorders>
              <w:top w:val="single" w:sz="4" w:space="0" w:color="1F497D" w:themeColor="text2"/>
            </w:tcBorders>
          </w:tcPr>
          <w:p w14:paraId="61560A95" w14:textId="77777777" w:rsidR="00BD16FA" w:rsidRPr="0005616D" w:rsidRDefault="00BD16FA" w:rsidP="00C54E81">
            <w:pPr>
              <w:spacing w:before="120" w:after="120"/>
              <w:jc w:val="center"/>
              <w:rPr>
                <w:rFonts w:asciiTheme="minorEastAsia" w:hAnsiTheme="minorEastAsia" w:cs="Arial"/>
                <w:color w:val="000000"/>
                <w:sz w:val="28"/>
                <w:szCs w:val="18"/>
                <w:lang w:val="en-GB"/>
              </w:rPr>
            </w:pPr>
            <w:r w:rsidRPr="0005616D">
              <w:rPr>
                <w:rFonts w:asciiTheme="minorEastAsia" w:hAnsiTheme="minorEastAsia" w:cs="Arial"/>
                <w:color w:val="000000"/>
                <w:sz w:val="28"/>
                <w:szCs w:val="18"/>
              </w:rPr>
              <w:t xml:space="preserve">Shenzhen </w:t>
            </w:r>
            <w:proofErr w:type="spellStart"/>
            <w:r w:rsidRPr="0005616D">
              <w:rPr>
                <w:rFonts w:asciiTheme="minorEastAsia" w:hAnsiTheme="minorEastAsia" w:cs="Arial"/>
                <w:color w:val="000000"/>
                <w:sz w:val="28"/>
                <w:szCs w:val="18"/>
              </w:rPr>
              <w:t>Xinguodu</w:t>
            </w:r>
            <w:proofErr w:type="spellEnd"/>
            <w:r w:rsidRPr="0005616D">
              <w:rPr>
                <w:rFonts w:asciiTheme="minorEastAsia" w:hAnsiTheme="minorEastAsia" w:cs="Arial"/>
                <w:color w:val="000000"/>
                <w:sz w:val="28"/>
                <w:szCs w:val="18"/>
              </w:rPr>
              <w:t xml:space="preserve"> Technology Co.,</w:t>
            </w:r>
            <w:proofErr w:type="spellStart"/>
            <w:r w:rsidRPr="0005616D">
              <w:rPr>
                <w:rFonts w:asciiTheme="minorEastAsia" w:hAnsiTheme="minorEastAsia" w:cs="Arial"/>
                <w:color w:val="000000"/>
                <w:sz w:val="28"/>
                <w:szCs w:val="18"/>
              </w:rPr>
              <w:t>Ltd</w:t>
            </w:r>
            <w:r w:rsidRPr="0005616D">
              <w:rPr>
                <w:rFonts w:asciiTheme="minorEastAsia" w:hAnsiTheme="minorEastAsia" w:cs="Arial" w:hint="eastAsia"/>
                <w:color w:val="000000"/>
                <w:sz w:val="28"/>
                <w:szCs w:val="18"/>
              </w:rPr>
              <w:t>P</w:t>
            </w:r>
            <w:r w:rsidRPr="0005616D">
              <w:rPr>
                <w:rFonts w:asciiTheme="minorEastAsia" w:hAnsiTheme="minorEastAsia" w:cs="Arial"/>
                <w:color w:val="000000"/>
                <w:sz w:val="28"/>
                <w:szCs w:val="18"/>
              </w:rPr>
              <w:t>ublished</w:t>
            </w:r>
            <w:proofErr w:type="spellEnd"/>
          </w:p>
        </w:tc>
      </w:tr>
      <w:tr w:rsidR="00BD16FA" w:rsidRPr="0005616D" w14:paraId="23606093" w14:textId="77777777" w:rsidTr="00C54E81">
        <w:tc>
          <w:tcPr>
            <w:tcW w:w="5000" w:type="pct"/>
          </w:tcPr>
          <w:p w14:paraId="1A434FFD" w14:textId="77777777" w:rsidR="00BD16FA" w:rsidRPr="0005616D" w:rsidRDefault="00955A5D" w:rsidP="00C54E81">
            <w:pPr>
              <w:spacing w:before="120" w:after="120"/>
              <w:jc w:val="center"/>
              <w:rPr>
                <w:rFonts w:asciiTheme="minorEastAsia" w:hAnsiTheme="minorEastAsia" w:cs="Arial"/>
                <w:color w:val="000000"/>
                <w:sz w:val="28"/>
                <w:szCs w:val="18"/>
              </w:rPr>
            </w:pPr>
            <w:hyperlink r:id="rId10" w:history="1">
              <w:r w:rsidR="00BD16FA" w:rsidRPr="0005616D">
                <w:rPr>
                  <w:rStyle w:val="a7"/>
                  <w:rFonts w:asciiTheme="minorEastAsia" w:hAnsiTheme="minorEastAsia" w:hint="eastAsia"/>
                  <w:sz w:val="28"/>
                  <w:szCs w:val="18"/>
                </w:rPr>
                <w:t>www.xinguodu.com</w:t>
              </w:r>
            </w:hyperlink>
          </w:p>
        </w:tc>
      </w:tr>
    </w:tbl>
    <w:p w14:paraId="43659BB4" w14:textId="77777777" w:rsidR="00BD16FA" w:rsidRPr="0005616D" w:rsidRDefault="00BD16FA" w:rsidP="00C54E81">
      <w:pPr>
        <w:rPr>
          <w:rFonts w:asciiTheme="minorEastAsia" w:hAnsiTheme="minorEastAsia"/>
        </w:rPr>
      </w:pPr>
    </w:p>
    <w:p w14:paraId="0AA57EA6" w14:textId="77777777" w:rsidR="00C33586" w:rsidRPr="00C33586" w:rsidRDefault="00C33586" w:rsidP="00C33586">
      <w:pPr>
        <w:jc w:val="center"/>
        <w:rPr>
          <w:rFonts w:asciiTheme="minorEastAsia" w:hAnsiTheme="minorEastAsia"/>
          <w:b/>
          <w:sz w:val="28"/>
          <w:szCs w:val="28"/>
        </w:rPr>
      </w:pPr>
      <w:r w:rsidRPr="00C33586">
        <w:rPr>
          <w:rFonts w:asciiTheme="minorEastAsia" w:hAnsiTheme="minorEastAsia"/>
          <w:b/>
          <w:sz w:val="28"/>
          <w:szCs w:val="28"/>
        </w:rPr>
        <w:lastRenderedPageBreak/>
        <w:t>Copyright @ 2016-2026 Shenzhen New State Technology Co., Ltd.</w:t>
      </w:r>
      <w:r w:rsidRPr="00C33586">
        <w:rPr>
          <w:rFonts w:asciiTheme="minorEastAsia" w:hAnsiTheme="minorEastAsia"/>
          <w:b/>
          <w:sz w:val="28"/>
          <w:szCs w:val="28"/>
        </w:rPr>
        <w:cr/>
        <w:t>China print and publish</w:t>
      </w:r>
    </w:p>
    <w:p w14:paraId="5FE37C39" w14:textId="09F84AE0" w:rsidR="008E119C" w:rsidRPr="0005616D" w:rsidRDefault="008E119C" w:rsidP="008E119C">
      <w:pPr>
        <w:rPr>
          <w:rFonts w:asciiTheme="minorEastAsia" w:hAnsiTheme="minorEastAsia"/>
          <w:sz w:val="28"/>
          <w:szCs w:val="28"/>
        </w:rPr>
      </w:pPr>
      <w:r w:rsidRPr="0005616D">
        <w:rPr>
          <w:rFonts w:asciiTheme="minorEastAsia" w:hAnsiTheme="minorEastAsia" w:hint="eastAsia"/>
          <w:sz w:val="28"/>
          <w:szCs w:val="28"/>
        </w:rPr>
        <w:t xml:space="preserve">  </w:t>
      </w:r>
      <w:r w:rsidR="00C33586" w:rsidRPr="00C33586">
        <w:rPr>
          <w:rFonts w:asciiTheme="minorEastAsia" w:hAnsiTheme="minorEastAsia"/>
          <w:sz w:val="28"/>
          <w:szCs w:val="28"/>
        </w:rPr>
        <w:t>This document may adjust the technical errors that may be included without notice. Modifications to this document will be released in the next release. This document prohibits any form of reproduction or propagation without permission.</w:t>
      </w:r>
      <w:r w:rsidR="00C33586" w:rsidRPr="00C33586">
        <w:rPr>
          <w:rFonts w:asciiTheme="minorEastAsia" w:hAnsiTheme="minorEastAsia"/>
          <w:sz w:val="28"/>
          <w:szCs w:val="28"/>
        </w:rPr>
        <w:cr/>
      </w:r>
    </w:p>
    <w:p w14:paraId="35218886" w14:textId="4698C9E5" w:rsidR="00801C59" w:rsidRPr="0005616D" w:rsidRDefault="00BA0616" w:rsidP="002F23B3">
      <w:pPr>
        <w:rPr>
          <w:rFonts w:asciiTheme="minorEastAsia" w:hAnsiTheme="minorEastAsia"/>
          <w:b/>
          <w:color w:val="000000"/>
          <w:sz w:val="32"/>
          <w:szCs w:val="32"/>
        </w:rPr>
      </w:pPr>
      <w:r>
        <w:rPr>
          <w:rFonts w:asciiTheme="minorEastAsia" w:hAnsiTheme="minorEastAsia"/>
          <w:b/>
          <w:color w:val="000000"/>
          <w:sz w:val="32"/>
          <w:szCs w:val="32"/>
        </w:rPr>
        <w:t>Draft</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6"/>
        <w:gridCol w:w="1559"/>
        <w:gridCol w:w="1276"/>
        <w:gridCol w:w="5386"/>
      </w:tblGrid>
      <w:tr w:rsidR="0041093B" w:rsidRPr="0005616D" w14:paraId="26F398C0" w14:textId="77777777" w:rsidTr="00760456">
        <w:tc>
          <w:tcPr>
            <w:tcW w:w="1526" w:type="dxa"/>
          </w:tcPr>
          <w:p w14:paraId="627F5325" w14:textId="38135FD9" w:rsidR="0041093B" w:rsidRPr="0005616D" w:rsidRDefault="00915D61" w:rsidP="004937B6">
            <w:pPr>
              <w:pStyle w:val="TableSmHeading"/>
              <w:spacing w:before="0" w:after="0" w:line="360" w:lineRule="auto"/>
              <w:rPr>
                <w:rFonts w:asciiTheme="minorEastAsia" w:eastAsiaTheme="minorEastAsia" w:hAnsiTheme="minorEastAsia" w:cs="Arial"/>
                <w:color w:val="000000"/>
                <w:sz w:val="30"/>
                <w:szCs w:val="30"/>
                <w:lang w:eastAsia="zh-CN"/>
              </w:rPr>
            </w:pPr>
            <w:bookmarkStart w:id="0" w:name="OLE_LINK7"/>
            <w:r w:rsidRPr="00915D61">
              <w:rPr>
                <w:rFonts w:asciiTheme="minorEastAsia" w:eastAsiaTheme="minorEastAsia" w:hAnsiTheme="minorEastAsia" w:cs="Arial"/>
                <w:color w:val="000000"/>
                <w:sz w:val="30"/>
                <w:szCs w:val="30"/>
                <w:lang w:eastAsia="zh-CN"/>
              </w:rPr>
              <w:t>Version</w:t>
            </w:r>
          </w:p>
        </w:tc>
        <w:tc>
          <w:tcPr>
            <w:tcW w:w="1559" w:type="dxa"/>
          </w:tcPr>
          <w:p w14:paraId="49A5A3CF" w14:textId="5827EBBD" w:rsidR="0041093B" w:rsidRPr="0005616D" w:rsidRDefault="00915D61" w:rsidP="004937B6">
            <w:pPr>
              <w:pStyle w:val="TableSmHeading"/>
              <w:spacing w:before="0" w:after="0" w:line="360" w:lineRule="auto"/>
              <w:jc w:val="center"/>
              <w:rPr>
                <w:rFonts w:asciiTheme="minorEastAsia" w:eastAsiaTheme="minorEastAsia" w:hAnsiTheme="minorEastAsia" w:cs="Arial"/>
                <w:color w:val="000000"/>
                <w:sz w:val="30"/>
                <w:szCs w:val="30"/>
                <w:lang w:eastAsia="zh-CN"/>
              </w:rPr>
            </w:pPr>
            <w:r w:rsidRPr="00915D61">
              <w:rPr>
                <w:rFonts w:asciiTheme="minorEastAsia" w:eastAsiaTheme="minorEastAsia" w:hAnsiTheme="minorEastAsia" w:cs="Arial"/>
                <w:color w:val="000000"/>
                <w:sz w:val="30"/>
                <w:szCs w:val="30"/>
                <w:lang w:eastAsia="zh-CN"/>
              </w:rPr>
              <w:t>Date</w:t>
            </w:r>
          </w:p>
        </w:tc>
        <w:tc>
          <w:tcPr>
            <w:tcW w:w="1276" w:type="dxa"/>
          </w:tcPr>
          <w:p w14:paraId="728A0F38" w14:textId="452B46F6" w:rsidR="0041093B" w:rsidRPr="0005616D" w:rsidRDefault="00915D61" w:rsidP="004937B6">
            <w:pPr>
              <w:pStyle w:val="TableSmHeading"/>
              <w:spacing w:before="0" w:after="0" w:line="360" w:lineRule="auto"/>
              <w:jc w:val="center"/>
              <w:rPr>
                <w:rFonts w:asciiTheme="minorEastAsia" w:eastAsiaTheme="minorEastAsia" w:hAnsiTheme="minorEastAsia" w:cs="Arial"/>
                <w:color w:val="000000"/>
                <w:sz w:val="30"/>
                <w:szCs w:val="30"/>
                <w:lang w:eastAsia="zh-CN"/>
              </w:rPr>
            </w:pPr>
            <w:r w:rsidRPr="00915D61">
              <w:rPr>
                <w:rFonts w:asciiTheme="minorEastAsia" w:eastAsiaTheme="minorEastAsia" w:hAnsiTheme="minorEastAsia" w:cs="Arial"/>
                <w:color w:val="000000"/>
                <w:sz w:val="30"/>
                <w:szCs w:val="30"/>
                <w:lang w:eastAsia="zh-CN"/>
              </w:rPr>
              <w:t>Editor</w:t>
            </w:r>
          </w:p>
        </w:tc>
        <w:tc>
          <w:tcPr>
            <w:tcW w:w="5386" w:type="dxa"/>
          </w:tcPr>
          <w:p w14:paraId="3576BB13" w14:textId="52A8ED10" w:rsidR="0041093B" w:rsidRPr="0005616D" w:rsidRDefault="00915D61" w:rsidP="004937B6">
            <w:pPr>
              <w:pStyle w:val="TableSmHeading"/>
              <w:spacing w:before="0" w:after="0" w:line="360" w:lineRule="auto"/>
              <w:jc w:val="center"/>
              <w:rPr>
                <w:rFonts w:asciiTheme="minorEastAsia" w:eastAsiaTheme="minorEastAsia" w:hAnsiTheme="minorEastAsia" w:cs="Arial"/>
                <w:color w:val="000000"/>
                <w:sz w:val="30"/>
                <w:szCs w:val="30"/>
                <w:lang w:eastAsia="zh-CN"/>
              </w:rPr>
            </w:pPr>
            <w:r w:rsidRPr="00915D61">
              <w:rPr>
                <w:rFonts w:asciiTheme="minorEastAsia" w:eastAsiaTheme="minorEastAsia" w:hAnsiTheme="minorEastAsia" w:cs="Arial"/>
                <w:color w:val="000000"/>
                <w:sz w:val="30"/>
                <w:szCs w:val="30"/>
                <w:lang w:eastAsia="zh-CN"/>
              </w:rPr>
              <w:t>Description</w:t>
            </w:r>
          </w:p>
        </w:tc>
      </w:tr>
      <w:tr w:rsidR="0041093B" w:rsidRPr="0005616D" w14:paraId="587D0538" w14:textId="77777777" w:rsidTr="00760456">
        <w:trPr>
          <w:trHeight w:val="277"/>
        </w:trPr>
        <w:tc>
          <w:tcPr>
            <w:tcW w:w="1526" w:type="dxa"/>
            <w:tcBorders>
              <w:top w:val="single" w:sz="4" w:space="0" w:color="000000"/>
              <w:left w:val="single" w:sz="4" w:space="0" w:color="000000"/>
              <w:bottom w:val="single" w:sz="4" w:space="0" w:color="000000"/>
              <w:right w:val="single" w:sz="4" w:space="0" w:color="000000"/>
            </w:tcBorders>
          </w:tcPr>
          <w:p w14:paraId="6A37D736" w14:textId="46E50113" w:rsidR="0041093B" w:rsidRPr="0005616D" w:rsidRDefault="008E1523" w:rsidP="004937B6">
            <w:pPr>
              <w:rPr>
                <w:rFonts w:asciiTheme="minorEastAsia" w:hAnsiTheme="minorEastAsia"/>
                <w:color w:val="000000"/>
              </w:rPr>
            </w:pPr>
            <w:r w:rsidRPr="0005616D">
              <w:rPr>
                <w:rFonts w:asciiTheme="minorEastAsia" w:hAnsiTheme="minorEastAsia" w:hint="eastAsia"/>
                <w:color w:val="000000"/>
              </w:rPr>
              <w:t>V</w:t>
            </w:r>
            <w:r w:rsidR="005747B6">
              <w:rPr>
                <w:rFonts w:asciiTheme="minorEastAsia" w:hAnsiTheme="minorEastAsia" w:hint="eastAsia"/>
                <w:color w:val="000000"/>
              </w:rPr>
              <w:t>1.0.1</w:t>
            </w:r>
          </w:p>
        </w:tc>
        <w:tc>
          <w:tcPr>
            <w:tcW w:w="1559" w:type="dxa"/>
            <w:tcBorders>
              <w:top w:val="single" w:sz="4" w:space="0" w:color="000000"/>
              <w:left w:val="single" w:sz="4" w:space="0" w:color="000000"/>
              <w:bottom w:val="single" w:sz="4" w:space="0" w:color="000000"/>
              <w:right w:val="single" w:sz="4" w:space="0" w:color="000000"/>
            </w:tcBorders>
          </w:tcPr>
          <w:p w14:paraId="7B482E2C" w14:textId="4A86B2E4" w:rsidR="0041093B" w:rsidRPr="0005616D" w:rsidRDefault="0041093B" w:rsidP="00A918CE">
            <w:pPr>
              <w:rPr>
                <w:rFonts w:asciiTheme="minorEastAsia" w:hAnsiTheme="minorEastAsia"/>
                <w:color w:val="000000"/>
              </w:rPr>
            </w:pPr>
            <w:r w:rsidRPr="0005616D">
              <w:rPr>
                <w:rFonts w:asciiTheme="minorEastAsia" w:hAnsiTheme="minorEastAsia" w:hint="eastAsia"/>
                <w:color w:val="000000"/>
              </w:rPr>
              <w:t>20</w:t>
            </w:r>
            <w:r w:rsidR="00A918CE">
              <w:rPr>
                <w:rFonts w:asciiTheme="minorEastAsia" w:hAnsiTheme="minorEastAsia"/>
                <w:color w:val="000000"/>
              </w:rPr>
              <w:t>22</w:t>
            </w:r>
            <w:r w:rsidRPr="0005616D">
              <w:rPr>
                <w:rFonts w:asciiTheme="minorEastAsia" w:hAnsiTheme="minorEastAsia" w:hint="eastAsia"/>
                <w:color w:val="000000"/>
              </w:rPr>
              <w:t>-</w:t>
            </w:r>
            <w:r w:rsidR="00A918CE">
              <w:rPr>
                <w:rFonts w:asciiTheme="minorEastAsia" w:hAnsiTheme="minorEastAsia"/>
                <w:color w:val="000000"/>
              </w:rPr>
              <w:t>04</w:t>
            </w:r>
            <w:r w:rsidRPr="0005616D">
              <w:rPr>
                <w:rFonts w:asciiTheme="minorEastAsia" w:hAnsiTheme="minorEastAsia" w:hint="eastAsia"/>
                <w:color w:val="000000"/>
              </w:rPr>
              <w:t>-</w:t>
            </w:r>
            <w:r w:rsidR="00CF7E5B">
              <w:rPr>
                <w:rFonts w:asciiTheme="minorEastAsia" w:hAnsiTheme="minorEastAsia"/>
                <w:color w:val="000000"/>
              </w:rPr>
              <w:t>2</w:t>
            </w:r>
            <w:r w:rsidR="00A918CE">
              <w:rPr>
                <w:rFonts w:asciiTheme="minorEastAsia" w:hAnsiTheme="minorEastAsia"/>
                <w:color w:val="000000"/>
              </w:rPr>
              <w:t>0</w:t>
            </w:r>
          </w:p>
        </w:tc>
        <w:tc>
          <w:tcPr>
            <w:tcW w:w="1276" w:type="dxa"/>
            <w:tcBorders>
              <w:top w:val="single" w:sz="4" w:space="0" w:color="000000"/>
              <w:left w:val="single" w:sz="4" w:space="0" w:color="000000"/>
              <w:bottom w:val="single" w:sz="4" w:space="0" w:color="000000"/>
              <w:right w:val="single" w:sz="4" w:space="0" w:color="000000"/>
            </w:tcBorders>
          </w:tcPr>
          <w:p w14:paraId="1B203BFB" w14:textId="30D7BACF" w:rsidR="0041093B" w:rsidRPr="0005616D" w:rsidRDefault="00EC1281" w:rsidP="004937B6">
            <w:pPr>
              <w:jc w:val="center"/>
              <w:rPr>
                <w:rFonts w:asciiTheme="minorEastAsia" w:hAnsiTheme="minorEastAsia"/>
                <w:color w:val="000000"/>
              </w:rPr>
            </w:pPr>
            <w:proofErr w:type="spellStart"/>
            <w:r>
              <w:rPr>
                <w:rFonts w:asciiTheme="minorEastAsia" w:hAnsiTheme="minorEastAsia" w:hint="eastAsia"/>
                <w:color w:val="000000"/>
              </w:rPr>
              <w:t>ShaoPu</w:t>
            </w:r>
            <w:proofErr w:type="spellEnd"/>
          </w:p>
        </w:tc>
        <w:tc>
          <w:tcPr>
            <w:tcW w:w="5386" w:type="dxa"/>
            <w:tcBorders>
              <w:top w:val="single" w:sz="4" w:space="0" w:color="000000"/>
              <w:left w:val="single" w:sz="4" w:space="0" w:color="000000"/>
              <w:bottom w:val="single" w:sz="4" w:space="0" w:color="000000"/>
              <w:right w:val="single" w:sz="4" w:space="0" w:color="000000"/>
            </w:tcBorders>
          </w:tcPr>
          <w:p w14:paraId="2B042144" w14:textId="6C08736E" w:rsidR="0041093B" w:rsidRPr="0005616D" w:rsidRDefault="00CF7E5B" w:rsidP="004937B6">
            <w:pPr>
              <w:rPr>
                <w:rFonts w:asciiTheme="minorEastAsia" w:hAnsiTheme="minorEastAsia"/>
                <w:color w:val="000000"/>
              </w:rPr>
            </w:pPr>
            <w:r>
              <w:rPr>
                <w:rFonts w:asciiTheme="minorEastAsia" w:hAnsiTheme="minorEastAsia"/>
                <w:color w:val="000000"/>
              </w:rPr>
              <w:t>F</w:t>
            </w:r>
            <w:r>
              <w:rPr>
                <w:rFonts w:asciiTheme="minorEastAsia" w:hAnsiTheme="minorEastAsia" w:hint="eastAsia"/>
                <w:color w:val="000000"/>
              </w:rPr>
              <w:t xml:space="preserve">irst </w:t>
            </w:r>
            <w:r>
              <w:rPr>
                <w:rFonts w:asciiTheme="minorEastAsia" w:hAnsiTheme="minorEastAsia"/>
                <w:color w:val="000000"/>
              </w:rPr>
              <w:t>version</w:t>
            </w:r>
          </w:p>
        </w:tc>
      </w:tr>
      <w:tr w:rsidR="005747B6" w:rsidRPr="0005616D" w14:paraId="41BDEA97" w14:textId="77777777" w:rsidTr="00760456">
        <w:trPr>
          <w:trHeight w:val="195"/>
        </w:trPr>
        <w:tc>
          <w:tcPr>
            <w:tcW w:w="1526" w:type="dxa"/>
            <w:tcBorders>
              <w:top w:val="single" w:sz="4" w:space="0" w:color="000000"/>
              <w:left w:val="single" w:sz="4" w:space="0" w:color="000000"/>
              <w:bottom w:val="single" w:sz="4" w:space="0" w:color="000000"/>
              <w:right w:val="single" w:sz="4" w:space="0" w:color="000000"/>
            </w:tcBorders>
          </w:tcPr>
          <w:p w14:paraId="4F3E152D" w14:textId="03F56EAC" w:rsidR="005747B6" w:rsidRPr="0005616D" w:rsidRDefault="005747B6" w:rsidP="004937B6">
            <w:pPr>
              <w:rPr>
                <w:rFonts w:asciiTheme="minorEastAsia" w:hAnsiTheme="minorEastAsia"/>
                <w:color w:val="000000"/>
              </w:rPr>
            </w:pPr>
          </w:p>
        </w:tc>
        <w:tc>
          <w:tcPr>
            <w:tcW w:w="1559" w:type="dxa"/>
            <w:tcBorders>
              <w:top w:val="single" w:sz="4" w:space="0" w:color="000000"/>
              <w:left w:val="single" w:sz="4" w:space="0" w:color="000000"/>
              <w:bottom w:val="single" w:sz="4" w:space="0" w:color="000000"/>
              <w:right w:val="single" w:sz="4" w:space="0" w:color="000000"/>
            </w:tcBorders>
          </w:tcPr>
          <w:p w14:paraId="1BBF4567" w14:textId="79A366E4" w:rsidR="005747B6" w:rsidRPr="0005616D" w:rsidRDefault="005747B6" w:rsidP="004937B6">
            <w:pPr>
              <w:rPr>
                <w:rFonts w:asciiTheme="minorEastAsia" w:hAnsiTheme="minorEastAsia"/>
                <w:color w:val="000000"/>
              </w:rPr>
            </w:pPr>
          </w:p>
        </w:tc>
        <w:tc>
          <w:tcPr>
            <w:tcW w:w="1276" w:type="dxa"/>
            <w:tcBorders>
              <w:top w:val="single" w:sz="4" w:space="0" w:color="000000"/>
              <w:left w:val="single" w:sz="4" w:space="0" w:color="000000"/>
              <w:bottom w:val="single" w:sz="4" w:space="0" w:color="000000"/>
              <w:right w:val="single" w:sz="4" w:space="0" w:color="000000"/>
            </w:tcBorders>
          </w:tcPr>
          <w:p w14:paraId="13D64308" w14:textId="0CAF31B1" w:rsidR="005747B6" w:rsidRPr="0005616D" w:rsidRDefault="005747B6" w:rsidP="004937B6">
            <w:pPr>
              <w:jc w:val="center"/>
              <w:rPr>
                <w:rFonts w:asciiTheme="minorEastAsia" w:hAnsiTheme="minorEastAsia"/>
                <w:color w:val="000000"/>
              </w:rPr>
            </w:pPr>
          </w:p>
        </w:tc>
        <w:tc>
          <w:tcPr>
            <w:tcW w:w="5386" w:type="dxa"/>
            <w:tcBorders>
              <w:top w:val="single" w:sz="4" w:space="0" w:color="000000"/>
              <w:left w:val="single" w:sz="4" w:space="0" w:color="000000"/>
              <w:bottom w:val="single" w:sz="4" w:space="0" w:color="000000"/>
              <w:right w:val="single" w:sz="4" w:space="0" w:color="000000"/>
            </w:tcBorders>
          </w:tcPr>
          <w:p w14:paraId="1DD64FBE" w14:textId="38120654" w:rsidR="005747B6" w:rsidRPr="0005616D" w:rsidRDefault="005747B6" w:rsidP="004937B6">
            <w:pPr>
              <w:rPr>
                <w:rFonts w:asciiTheme="minorEastAsia" w:hAnsiTheme="minorEastAsia"/>
                <w:color w:val="000000"/>
              </w:rPr>
            </w:pPr>
          </w:p>
        </w:tc>
      </w:tr>
      <w:tr w:rsidR="005747B6" w:rsidRPr="0005616D" w14:paraId="6E648CA8" w14:textId="77777777" w:rsidTr="00760456">
        <w:trPr>
          <w:trHeight w:val="299"/>
        </w:trPr>
        <w:tc>
          <w:tcPr>
            <w:tcW w:w="1526" w:type="dxa"/>
            <w:tcBorders>
              <w:top w:val="single" w:sz="4" w:space="0" w:color="000000"/>
              <w:left w:val="single" w:sz="4" w:space="0" w:color="000000"/>
              <w:bottom w:val="single" w:sz="4" w:space="0" w:color="000000"/>
              <w:right w:val="single" w:sz="4" w:space="0" w:color="000000"/>
            </w:tcBorders>
          </w:tcPr>
          <w:p w14:paraId="2DDD7008" w14:textId="268992BE" w:rsidR="005747B6" w:rsidRPr="0005616D" w:rsidRDefault="005747B6" w:rsidP="004937B6">
            <w:pPr>
              <w:rPr>
                <w:rFonts w:asciiTheme="minorEastAsia" w:hAnsiTheme="minorEastAsia"/>
                <w:color w:val="000000"/>
              </w:rPr>
            </w:pPr>
          </w:p>
        </w:tc>
        <w:tc>
          <w:tcPr>
            <w:tcW w:w="1559" w:type="dxa"/>
            <w:tcBorders>
              <w:top w:val="single" w:sz="4" w:space="0" w:color="000000"/>
              <w:left w:val="single" w:sz="4" w:space="0" w:color="000000"/>
              <w:bottom w:val="single" w:sz="4" w:space="0" w:color="000000"/>
              <w:right w:val="single" w:sz="4" w:space="0" w:color="000000"/>
            </w:tcBorders>
          </w:tcPr>
          <w:p w14:paraId="231FC032" w14:textId="06CF4EC8" w:rsidR="005747B6" w:rsidRPr="0005616D" w:rsidRDefault="005747B6" w:rsidP="004937B6">
            <w:pPr>
              <w:rPr>
                <w:rFonts w:asciiTheme="minorEastAsia" w:hAnsiTheme="minorEastAsia"/>
                <w:color w:val="000000"/>
              </w:rPr>
            </w:pPr>
          </w:p>
        </w:tc>
        <w:tc>
          <w:tcPr>
            <w:tcW w:w="1276" w:type="dxa"/>
            <w:tcBorders>
              <w:top w:val="single" w:sz="4" w:space="0" w:color="000000"/>
              <w:left w:val="single" w:sz="4" w:space="0" w:color="000000"/>
              <w:bottom w:val="single" w:sz="4" w:space="0" w:color="000000"/>
              <w:right w:val="single" w:sz="4" w:space="0" w:color="000000"/>
            </w:tcBorders>
          </w:tcPr>
          <w:p w14:paraId="141CF71D" w14:textId="5A0DF445" w:rsidR="005747B6" w:rsidRPr="0005616D" w:rsidRDefault="005747B6" w:rsidP="004937B6">
            <w:pPr>
              <w:jc w:val="center"/>
              <w:rPr>
                <w:rFonts w:asciiTheme="minorEastAsia" w:hAnsiTheme="minorEastAsia"/>
                <w:color w:val="000000"/>
              </w:rPr>
            </w:pPr>
          </w:p>
        </w:tc>
        <w:tc>
          <w:tcPr>
            <w:tcW w:w="5386" w:type="dxa"/>
            <w:tcBorders>
              <w:top w:val="single" w:sz="4" w:space="0" w:color="000000"/>
              <w:left w:val="single" w:sz="4" w:space="0" w:color="000000"/>
              <w:bottom w:val="single" w:sz="4" w:space="0" w:color="000000"/>
              <w:right w:val="single" w:sz="4" w:space="0" w:color="000000"/>
            </w:tcBorders>
          </w:tcPr>
          <w:p w14:paraId="3640C8CF" w14:textId="6460DBF2" w:rsidR="005747B6" w:rsidRPr="0005616D" w:rsidRDefault="005747B6" w:rsidP="004937B6">
            <w:pPr>
              <w:rPr>
                <w:rFonts w:asciiTheme="minorEastAsia" w:hAnsiTheme="minorEastAsia"/>
                <w:color w:val="000000"/>
              </w:rPr>
            </w:pPr>
          </w:p>
        </w:tc>
      </w:tr>
      <w:tr w:rsidR="005747B6" w:rsidRPr="0005616D" w14:paraId="6FA63B72" w14:textId="77777777" w:rsidTr="00760456">
        <w:trPr>
          <w:trHeight w:val="402"/>
        </w:trPr>
        <w:tc>
          <w:tcPr>
            <w:tcW w:w="1526" w:type="dxa"/>
            <w:tcBorders>
              <w:top w:val="single" w:sz="4" w:space="0" w:color="000000"/>
              <w:left w:val="single" w:sz="4" w:space="0" w:color="000000"/>
              <w:bottom w:val="single" w:sz="4" w:space="0" w:color="000000"/>
              <w:right w:val="single" w:sz="4" w:space="0" w:color="000000"/>
            </w:tcBorders>
          </w:tcPr>
          <w:p w14:paraId="2274F29B" w14:textId="66676BB4" w:rsidR="005747B6" w:rsidRPr="0005616D" w:rsidRDefault="005747B6" w:rsidP="004937B6">
            <w:pPr>
              <w:rPr>
                <w:rFonts w:asciiTheme="minorEastAsia" w:hAnsiTheme="minorEastAsia"/>
                <w:color w:val="000000"/>
              </w:rPr>
            </w:pPr>
          </w:p>
        </w:tc>
        <w:tc>
          <w:tcPr>
            <w:tcW w:w="1559" w:type="dxa"/>
            <w:tcBorders>
              <w:top w:val="single" w:sz="4" w:space="0" w:color="000000"/>
              <w:left w:val="single" w:sz="4" w:space="0" w:color="000000"/>
              <w:bottom w:val="single" w:sz="4" w:space="0" w:color="000000"/>
              <w:right w:val="single" w:sz="4" w:space="0" w:color="000000"/>
            </w:tcBorders>
          </w:tcPr>
          <w:p w14:paraId="7B8BFB99" w14:textId="0848A826" w:rsidR="005747B6" w:rsidRPr="0005616D" w:rsidRDefault="005747B6" w:rsidP="004937B6">
            <w:pPr>
              <w:rPr>
                <w:rFonts w:asciiTheme="minorEastAsia" w:hAnsiTheme="minorEastAsia"/>
                <w:color w:val="000000"/>
              </w:rPr>
            </w:pPr>
          </w:p>
        </w:tc>
        <w:tc>
          <w:tcPr>
            <w:tcW w:w="1276" w:type="dxa"/>
            <w:tcBorders>
              <w:top w:val="single" w:sz="4" w:space="0" w:color="000000"/>
              <w:left w:val="single" w:sz="4" w:space="0" w:color="000000"/>
              <w:bottom w:val="single" w:sz="4" w:space="0" w:color="000000"/>
              <w:right w:val="single" w:sz="4" w:space="0" w:color="000000"/>
            </w:tcBorders>
          </w:tcPr>
          <w:p w14:paraId="44400DE0" w14:textId="5E4E98CC" w:rsidR="005747B6" w:rsidRPr="0005616D" w:rsidRDefault="005747B6" w:rsidP="004937B6">
            <w:pPr>
              <w:jc w:val="center"/>
              <w:rPr>
                <w:rFonts w:asciiTheme="minorEastAsia" w:hAnsiTheme="minorEastAsia"/>
                <w:color w:val="000000"/>
              </w:rPr>
            </w:pPr>
          </w:p>
        </w:tc>
        <w:tc>
          <w:tcPr>
            <w:tcW w:w="5386" w:type="dxa"/>
            <w:tcBorders>
              <w:top w:val="single" w:sz="4" w:space="0" w:color="000000"/>
              <w:left w:val="single" w:sz="4" w:space="0" w:color="000000"/>
              <w:bottom w:val="single" w:sz="4" w:space="0" w:color="000000"/>
              <w:right w:val="single" w:sz="4" w:space="0" w:color="000000"/>
            </w:tcBorders>
          </w:tcPr>
          <w:p w14:paraId="6861166D" w14:textId="6AF89A91" w:rsidR="005747B6" w:rsidRPr="0005616D" w:rsidRDefault="005747B6" w:rsidP="004937B6">
            <w:pPr>
              <w:rPr>
                <w:rFonts w:asciiTheme="minorEastAsia" w:hAnsiTheme="minorEastAsia"/>
                <w:color w:val="000000"/>
              </w:rPr>
            </w:pPr>
          </w:p>
        </w:tc>
      </w:tr>
      <w:bookmarkEnd w:id="0"/>
    </w:tbl>
    <w:p w14:paraId="44E30E8C" w14:textId="77777777" w:rsidR="003507CC" w:rsidRPr="0005616D" w:rsidRDefault="003507CC" w:rsidP="008E119C">
      <w:pPr>
        <w:rPr>
          <w:rFonts w:asciiTheme="minorEastAsia" w:hAnsiTheme="minorEastAsia"/>
          <w:szCs w:val="21"/>
        </w:rPr>
      </w:pPr>
    </w:p>
    <w:p w14:paraId="55B1EDEB" w14:textId="77777777" w:rsidR="001D28CD" w:rsidRPr="0005616D" w:rsidRDefault="001D28CD" w:rsidP="008E119C">
      <w:pPr>
        <w:rPr>
          <w:rFonts w:asciiTheme="minorEastAsia" w:hAnsiTheme="minorEastAsia"/>
          <w:szCs w:val="21"/>
        </w:rPr>
      </w:pPr>
    </w:p>
    <w:p w14:paraId="26014124" w14:textId="77777777" w:rsidR="001D28CD" w:rsidRPr="0005616D" w:rsidRDefault="001D28CD" w:rsidP="008E119C">
      <w:pPr>
        <w:rPr>
          <w:rFonts w:asciiTheme="minorEastAsia" w:hAnsiTheme="minorEastAsia"/>
          <w:szCs w:val="21"/>
        </w:rPr>
      </w:pPr>
    </w:p>
    <w:p w14:paraId="192CC3B8" w14:textId="77777777" w:rsidR="001D28CD" w:rsidRPr="0005616D" w:rsidRDefault="001D28CD" w:rsidP="008E119C">
      <w:pPr>
        <w:rPr>
          <w:rFonts w:asciiTheme="minorEastAsia" w:hAnsiTheme="minorEastAsia"/>
          <w:szCs w:val="21"/>
        </w:rPr>
      </w:pPr>
    </w:p>
    <w:p w14:paraId="655D21D0" w14:textId="77777777" w:rsidR="001D28CD" w:rsidRPr="0005616D" w:rsidRDefault="001D28CD" w:rsidP="008E119C">
      <w:pPr>
        <w:rPr>
          <w:rFonts w:asciiTheme="minorEastAsia" w:hAnsiTheme="minorEastAsia"/>
          <w:szCs w:val="21"/>
        </w:rPr>
      </w:pPr>
    </w:p>
    <w:p w14:paraId="40E71CB4" w14:textId="77777777" w:rsidR="001D28CD" w:rsidRPr="0005616D" w:rsidRDefault="001D28CD" w:rsidP="008E119C">
      <w:pPr>
        <w:rPr>
          <w:rFonts w:asciiTheme="minorEastAsia" w:hAnsiTheme="minorEastAsia"/>
          <w:szCs w:val="21"/>
        </w:rPr>
      </w:pPr>
    </w:p>
    <w:p w14:paraId="7D44EDB1" w14:textId="77777777" w:rsidR="001D28CD" w:rsidRPr="0005616D" w:rsidRDefault="001D28CD" w:rsidP="008E119C">
      <w:pPr>
        <w:rPr>
          <w:rFonts w:asciiTheme="minorEastAsia" w:hAnsiTheme="minorEastAsia"/>
          <w:szCs w:val="21"/>
        </w:rPr>
      </w:pPr>
    </w:p>
    <w:p w14:paraId="585FAA5E" w14:textId="77777777" w:rsidR="001D28CD" w:rsidRPr="0005616D" w:rsidRDefault="001D28CD" w:rsidP="008E119C">
      <w:pPr>
        <w:rPr>
          <w:rFonts w:asciiTheme="minorEastAsia" w:hAnsiTheme="minorEastAsia"/>
          <w:szCs w:val="21"/>
        </w:rPr>
      </w:pPr>
    </w:p>
    <w:p w14:paraId="6917B6C8" w14:textId="77777777" w:rsidR="001D28CD" w:rsidRPr="0005616D" w:rsidRDefault="001D28CD" w:rsidP="008E119C">
      <w:pPr>
        <w:rPr>
          <w:rFonts w:asciiTheme="minorEastAsia" w:hAnsiTheme="minorEastAsia"/>
          <w:szCs w:val="21"/>
        </w:rPr>
      </w:pPr>
    </w:p>
    <w:p w14:paraId="121F4E1E" w14:textId="77777777" w:rsidR="0035630E" w:rsidRPr="0005616D" w:rsidRDefault="0035630E" w:rsidP="00655004">
      <w:pPr>
        <w:jc w:val="left"/>
        <w:rPr>
          <w:rFonts w:asciiTheme="minorEastAsia" w:hAnsiTheme="minorEastAsia"/>
          <w:szCs w:val="21"/>
        </w:rPr>
        <w:sectPr w:rsidR="0035630E" w:rsidRPr="0005616D" w:rsidSect="000F5F4A">
          <w:headerReference w:type="even" r:id="rId11"/>
          <w:headerReference w:type="default" r:id="rId12"/>
          <w:footerReference w:type="default" r:id="rId13"/>
          <w:headerReference w:type="first" r:id="rId14"/>
          <w:pgSz w:w="11906" w:h="16838" w:code="9"/>
          <w:pgMar w:top="1440" w:right="1080" w:bottom="1440" w:left="1080" w:header="567" w:footer="850" w:gutter="0"/>
          <w:pgNumType w:fmt="lowerRoman" w:start="0"/>
          <w:cols w:space="425"/>
          <w:titlePg/>
          <w:docGrid w:type="lines" w:linePitch="312"/>
        </w:sectPr>
      </w:pPr>
    </w:p>
    <w:bookmarkStart w:id="1" w:name="_Toc101455712" w:displacedByCustomXml="next"/>
    <w:bookmarkStart w:id="2" w:name="_Toc101357026" w:displacedByCustomXml="next"/>
    <w:sdt>
      <w:sdtPr>
        <w:rPr>
          <w:rFonts w:asciiTheme="minorEastAsia" w:hAnsiTheme="minorEastAsia" w:cstheme="minorBidi"/>
          <w:b w:val="0"/>
          <w:bCs w:val="0"/>
          <w:kern w:val="2"/>
          <w:sz w:val="21"/>
          <w:szCs w:val="22"/>
          <w:lang w:val="zh-CN"/>
        </w:rPr>
        <w:id w:val="1492137133"/>
        <w:docPartObj>
          <w:docPartGallery w:val="Table of Contents"/>
          <w:docPartUnique/>
        </w:docPartObj>
      </w:sdtPr>
      <w:sdtEndPr/>
      <w:sdtContent>
        <w:p w14:paraId="56049EA0" w14:textId="0AE4BA86" w:rsidR="00AB7246" w:rsidRPr="0005616D" w:rsidRDefault="00C33586" w:rsidP="00171B42">
          <w:pPr>
            <w:pStyle w:val="10"/>
            <w:spacing w:line="240" w:lineRule="auto"/>
            <w:ind w:left="425" w:hanging="425"/>
            <w:rPr>
              <w:rFonts w:asciiTheme="minorEastAsia" w:hAnsiTheme="minorEastAsia"/>
            </w:rPr>
          </w:pPr>
          <w:r w:rsidRPr="00C33586">
            <w:rPr>
              <w:rFonts w:asciiTheme="minorEastAsia" w:hAnsiTheme="minorEastAsia"/>
            </w:rPr>
            <w:t>Table of Content</w:t>
          </w:r>
          <w:bookmarkEnd w:id="2"/>
          <w:bookmarkEnd w:id="1"/>
        </w:p>
        <w:p w14:paraId="08B298DB" w14:textId="77777777" w:rsidR="00B53C94" w:rsidRDefault="00E01D65">
          <w:pPr>
            <w:pStyle w:val="11"/>
            <w:rPr>
              <w:rFonts w:asciiTheme="minorHAnsi" w:hAnsiTheme="minorHAnsi"/>
              <w:noProof/>
            </w:rPr>
          </w:pPr>
          <w:r>
            <w:rPr>
              <w:rFonts w:asciiTheme="minorEastAsia" w:hAnsiTheme="minorEastAsia"/>
            </w:rPr>
            <w:fldChar w:fldCharType="begin"/>
          </w:r>
          <w:r>
            <w:rPr>
              <w:rFonts w:asciiTheme="minorEastAsia" w:hAnsiTheme="minorEastAsia"/>
            </w:rPr>
            <w:instrText xml:space="preserve"> TOC \o "1-3" </w:instrText>
          </w:r>
          <w:r>
            <w:rPr>
              <w:rFonts w:asciiTheme="minorEastAsia" w:hAnsiTheme="minorEastAsia"/>
            </w:rPr>
            <w:fldChar w:fldCharType="separate"/>
          </w:r>
          <w:r w:rsidR="00B53C94" w:rsidRPr="00F16286">
            <w:rPr>
              <w:rFonts w:asciiTheme="minorEastAsia" w:hAnsiTheme="minorEastAsia"/>
              <w:noProof/>
            </w:rPr>
            <w:t>Table of Content</w:t>
          </w:r>
          <w:r w:rsidR="00B53C94">
            <w:rPr>
              <w:noProof/>
            </w:rPr>
            <w:tab/>
          </w:r>
          <w:r w:rsidR="00B53C94">
            <w:rPr>
              <w:noProof/>
            </w:rPr>
            <w:fldChar w:fldCharType="begin"/>
          </w:r>
          <w:r w:rsidR="00B53C94">
            <w:rPr>
              <w:noProof/>
            </w:rPr>
            <w:instrText xml:space="preserve"> PAGEREF _Toc101455712 \h </w:instrText>
          </w:r>
          <w:r w:rsidR="00B53C94">
            <w:rPr>
              <w:noProof/>
            </w:rPr>
          </w:r>
          <w:r w:rsidR="00B53C94">
            <w:rPr>
              <w:noProof/>
            </w:rPr>
            <w:fldChar w:fldCharType="separate"/>
          </w:r>
          <w:r w:rsidR="00B53C94">
            <w:rPr>
              <w:noProof/>
            </w:rPr>
            <w:t>2</w:t>
          </w:r>
          <w:r w:rsidR="00B53C94">
            <w:rPr>
              <w:noProof/>
            </w:rPr>
            <w:fldChar w:fldCharType="end"/>
          </w:r>
        </w:p>
        <w:p w14:paraId="469EC6ED" w14:textId="77777777" w:rsidR="00B53C94" w:rsidRDefault="00B53C94">
          <w:pPr>
            <w:pStyle w:val="11"/>
            <w:rPr>
              <w:rFonts w:asciiTheme="minorHAnsi" w:hAnsiTheme="minorHAnsi"/>
              <w:noProof/>
            </w:rPr>
          </w:pPr>
          <w:r w:rsidRPr="00F16286">
            <w:rPr>
              <w:rFonts w:asciiTheme="minorEastAsia" w:hAnsiTheme="minorEastAsia"/>
              <w:noProof/>
              <w:color w:val="FF0000"/>
            </w:rPr>
            <w:t>1 Introduction</w:t>
          </w:r>
          <w:r>
            <w:rPr>
              <w:noProof/>
            </w:rPr>
            <w:tab/>
          </w:r>
          <w:r>
            <w:rPr>
              <w:noProof/>
            </w:rPr>
            <w:fldChar w:fldCharType="begin"/>
          </w:r>
          <w:r>
            <w:rPr>
              <w:noProof/>
            </w:rPr>
            <w:instrText xml:space="preserve"> PAGEREF _Toc101455713 \h </w:instrText>
          </w:r>
          <w:r>
            <w:rPr>
              <w:noProof/>
            </w:rPr>
          </w:r>
          <w:r>
            <w:rPr>
              <w:noProof/>
            </w:rPr>
            <w:fldChar w:fldCharType="separate"/>
          </w:r>
          <w:r>
            <w:rPr>
              <w:noProof/>
            </w:rPr>
            <w:t>3</w:t>
          </w:r>
          <w:r>
            <w:rPr>
              <w:noProof/>
            </w:rPr>
            <w:fldChar w:fldCharType="end"/>
          </w:r>
        </w:p>
        <w:p w14:paraId="544242DF" w14:textId="77777777" w:rsidR="00B53C94" w:rsidRDefault="00B53C94">
          <w:pPr>
            <w:pStyle w:val="20"/>
            <w:rPr>
              <w:rFonts w:asciiTheme="minorHAnsi" w:hAnsiTheme="minorHAnsi"/>
              <w:noProof/>
            </w:rPr>
          </w:pPr>
          <w:r w:rsidRPr="00F16286">
            <w:rPr>
              <w:rFonts w:asciiTheme="minorEastAsia" w:hAnsiTheme="minorEastAsia"/>
              <w:noProof/>
              <w:color w:val="FF0000"/>
            </w:rPr>
            <w:t>Terminal configuration</w:t>
          </w:r>
          <w:r>
            <w:rPr>
              <w:noProof/>
            </w:rPr>
            <w:tab/>
          </w:r>
          <w:r>
            <w:rPr>
              <w:noProof/>
            </w:rPr>
            <w:fldChar w:fldCharType="begin"/>
          </w:r>
          <w:r>
            <w:rPr>
              <w:noProof/>
            </w:rPr>
            <w:instrText xml:space="preserve"> PAGEREF _Toc101455714 \h </w:instrText>
          </w:r>
          <w:r>
            <w:rPr>
              <w:noProof/>
            </w:rPr>
          </w:r>
          <w:r>
            <w:rPr>
              <w:noProof/>
            </w:rPr>
            <w:fldChar w:fldCharType="separate"/>
          </w:r>
          <w:r>
            <w:rPr>
              <w:noProof/>
            </w:rPr>
            <w:t>3</w:t>
          </w:r>
          <w:r>
            <w:rPr>
              <w:noProof/>
            </w:rPr>
            <w:fldChar w:fldCharType="end"/>
          </w:r>
        </w:p>
        <w:p w14:paraId="0D0C3783" w14:textId="77777777" w:rsidR="00B53C94" w:rsidRDefault="00B53C94">
          <w:pPr>
            <w:pStyle w:val="11"/>
            <w:rPr>
              <w:rFonts w:asciiTheme="minorHAnsi" w:hAnsiTheme="minorHAnsi"/>
              <w:noProof/>
            </w:rPr>
          </w:pPr>
          <w:r w:rsidRPr="00F16286">
            <w:rPr>
              <w:rFonts w:asciiTheme="minorEastAsia" w:hAnsiTheme="minorEastAsia"/>
              <w:noProof/>
              <w:color w:val="FF0000"/>
            </w:rPr>
            <w:t>2 Terminal AID and CAPK configuration</w:t>
          </w:r>
          <w:r>
            <w:rPr>
              <w:noProof/>
            </w:rPr>
            <w:tab/>
          </w:r>
          <w:r>
            <w:rPr>
              <w:noProof/>
            </w:rPr>
            <w:fldChar w:fldCharType="begin"/>
          </w:r>
          <w:r>
            <w:rPr>
              <w:noProof/>
            </w:rPr>
            <w:instrText xml:space="preserve"> PAGEREF _Toc101455715 \h </w:instrText>
          </w:r>
          <w:r>
            <w:rPr>
              <w:noProof/>
            </w:rPr>
          </w:r>
          <w:r>
            <w:rPr>
              <w:noProof/>
            </w:rPr>
            <w:fldChar w:fldCharType="separate"/>
          </w:r>
          <w:r>
            <w:rPr>
              <w:noProof/>
            </w:rPr>
            <w:t>4</w:t>
          </w:r>
          <w:r>
            <w:rPr>
              <w:noProof/>
            </w:rPr>
            <w:fldChar w:fldCharType="end"/>
          </w:r>
        </w:p>
        <w:p w14:paraId="28BA4F8B" w14:textId="77777777" w:rsidR="00B53C94" w:rsidRDefault="00B53C94">
          <w:pPr>
            <w:pStyle w:val="20"/>
            <w:rPr>
              <w:rFonts w:asciiTheme="minorHAnsi" w:hAnsiTheme="minorHAnsi"/>
              <w:noProof/>
            </w:rPr>
          </w:pPr>
          <w:r w:rsidRPr="00F16286">
            <w:rPr>
              <w:rFonts w:asciiTheme="minorEastAsia" w:hAnsiTheme="minorEastAsia"/>
              <w:noProof/>
              <w:color w:val="FF0000"/>
            </w:rPr>
            <w:t>AID</w:t>
          </w:r>
          <w:r>
            <w:rPr>
              <w:noProof/>
            </w:rPr>
            <w:tab/>
          </w:r>
          <w:r>
            <w:rPr>
              <w:noProof/>
            </w:rPr>
            <w:fldChar w:fldCharType="begin"/>
          </w:r>
          <w:r>
            <w:rPr>
              <w:noProof/>
            </w:rPr>
            <w:instrText xml:space="preserve"> PAGEREF _Toc101455716 \h </w:instrText>
          </w:r>
          <w:r>
            <w:rPr>
              <w:noProof/>
            </w:rPr>
          </w:r>
          <w:r>
            <w:rPr>
              <w:noProof/>
            </w:rPr>
            <w:fldChar w:fldCharType="separate"/>
          </w:r>
          <w:r>
            <w:rPr>
              <w:noProof/>
            </w:rPr>
            <w:t>4</w:t>
          </w:r>
          <w:r>
            <w:rPr>
              <w:noProof/>
            </w:rPr>
            <w:fldChar w:fldCharType="end"/>
          </w:r>
        </w:p>
        <w:p w14:paraId="0E8A4EC2" w14:textId="77777777" w:rsidR="00B53C94" w:rsidRDefault="00B53C94">
          <w:pPr>
            <w:pStyle w:val="20"/>
            <w:rPr>
              <w:rFonts w:asciiTheme="minorHAnsi" w:hAnsiTheme="minorHAnsi"/>
              <w:noProof/>
            </w:rPr>
          </w:pPr>
          <w:r w:rsidRPr="00F16286">
            <w:rPr>
              <w:rFonts w:asciiTheme="minorEastAsia" w:hAnsiTheme="minorEastAsia"/>
              <w:noProof/>
              <w:color w:val="FF0000"/>
            </w:rPr>
            <w:t>CAPK</w:t>
          </w:r>
          <w:r>
            <w:rPr>
              <w:noProof/>
            </w:rPr>
            <w:tab/>
          </w:r>
          <w:r>
            <w:rPr>
              <w:noProof/>
            </w:rPr>
            <w:fldChar w:fldCharType="begin"/>
          </w:r>
          <w:r>
            <w:rPr>
              <w:noProof/>
            </w:rPr>
            <w:instrText xml:space="preserve"> PAGEREF _Toc101455717 \h </w:instrText>
          </w:r>
          <w:r>
            <w:rPr>
              <w:noProof/>
            </w:rPr>
          </w:r>
          <w:r>
            <w:rPr>
              <w:noProof/>
            </w:rPr>
            <w:fldChar w:fldCharType="separate"/>
          </w:r>
          <w:r>
            <w:rPr>
              <w:noProof/>
            </w:rPr>
            <w:t>5</w:t>
          </w:r>
          <w:r>
            <w:rPr>
              <w:noProof/>
            </w:rPr>
            <w:fldChar w:fldCharType="end"/>
          </w:r>
        </w:p>
        <w:p w14:paraId="6AFC11FC" w14:textId="77777777" w:rsidR="00B53C94" w:rsidRDefault="00B53C94">
          <w:pPr>
            <w:pStyle w:val="20"/>
            <w:rPr>
              <w:rFonts w:asciiTheme="minorHAnsi" w:hAnsiTheme="minorHAnsi"/>
              <w:noProof/>
            </w:rPr>
          </w:pPr>
          <w:r w:rsidRPr="00F16286">
            <w:rPr>
              <w:rFonts w:asciiTheme="minorEastAsia" w:hAnsiTheme="minorEastAsia"/>
              <w:noProof/>
              <w:color w:val="FF0000"/>
            </w:rPr>
            <w:t>Related EMV tags</w:t>
          </w:r>
          <w:r>
            <w:rPr>
              <w:noProof/>
            </w:rPr>
            <w:tab/>
          </w:r>
          <w:r>
            <w:rPr>
              <w:noProof/>
            </w:rPr>
            <w:fldChar w:fldCharType="begin"/>
          </w:r>
          <w:r>
            <w:rPr>
              <w:noProof/>
            </w:rPr>
            <w:instrText xml:space="preserve"> PAGEREF _Toc101455718 \h </w:instrText>
          </w:r>
          <w:r>
            <w:rPr>
              <w:noProof/>
            </w:rPr>
          </w:r>
          <w:r>
            <w:rPr>
              <w:noProof/>
            </w:rPr>
            <w:fldChar w:fldCharType="separate"/>
          </w:r>
          <w:r>
            <w:rPr>
              <w:noProof/>
            </w:rPr>
            <w:t>13</w:t>
          </w:r>
          <w:r>
            <w:rPr>
              <w:noProof/>
            </w:rPr>
            <w:fldChar w:fldCharType="end"/>
          </w:r>
        </w:p>
        <w:p w14:paraId="634AE283" w14:textId="77777777" w:rsidR="00B53C94" w:rsidRDefault="00B53C94">
          <w:pPr>
            <w:pStyle w:val="11"/>
            <w:rPr>
              <w:rFonts w:asciiTheme="minorHAnsi" w:hAnsiTheme="minorHAnsi"/>
              <w:noProof/>
            </w:rPr>
          </w:pPr>
          <w:r w:rsidRPr="00F16286">
            <w:rPr>
              <w:rFonts w:asciiTheme="minorEastAsia" w:hAnsiTheme="minorEastAsia"/>
              <w:noProof/>
              <w:color w:val="FF0000"/>
            </w:rPr>
            <w:t>3 Test cases</w:t>
          </w:r>
          <w:r>
            <w:rPr>
              <w:noProof/>
            </w:rPr>
            <w:tab/>
          </w:r>
          <w:r>
            <w:rPr>
              <w:noProof/>
            </w:rPr>
            <w:fldChar w:fldCharType="begin"/>
          </w:r>
          <w:r>
            <w:rPr>
              <w:noProof/>
            </w:rPr>
            <w:instrText xml:space="preserve"> PAGEREF _Toc101455719 \h </w:instrText>
          </w:r>
          <w:r>
            <w:rPr>
              <w:noProof/>
            </w:rPr>
          </w:r>
          <w:r>
            <w:rPr>
              <w:noProof/>
            </w:rPr>
            <w:fldChar w:fldCharType="separate"/>
          </w:r>
          <w:r>
            <w:rPr>
              <w:noProof/>
            </w:rPr>
            <w:t>16</w:t>
          </w:r>
          <w:r>
            <w:rPr>
              <w:noProof/>
            </w:rPr>
            <w:fldChar w:fldCharType="end"/>
          </w:r>
        </w:p>
        <w:p w14:paraId="4AE0A011" w14:textId="77777777" w:rsidR="00B53C94" w:rsidRDefault="00B53C94">
          <w:pPr>
            <w:pStyle w:val="20"/>
            <w:rPr>
              <w:rFonts w:asciiTheme="minorHAnsi" w:hAnsiTheme="minorHAnsi"/>
              <w:noProof/>
            </w:rPr>
          </w:pPr>
          <w:r w:rsidRPr="00F16286">
            <w:rPr>
              <w:rFonts w:asciiTheme="minorEastAsia" w:hAnsiTheme="minorEastAsia"/>
              <w:noProof/>
              <w:color w:val="FF0000"/>
            </w:rPr>
            <w:t>Global Expresspay EP4.0 3.0</w:t>
          </w:r>
          <w:r>
            <w:rPr>
              <w:noProof/>
            </w:rPr>
            <w:tab/>
          </w:r>
          <w:r>
            <w:rPr>
              <w:noProof/>
            </w:rPr>
            <w:fldChar w:fldCharType="begin"/>
          </w:r>
          <w:r>
            <w:rPr>
              <w:noProof/>
            </w:rPr>
            <w:instrText xml:space="preserve"> PAGEREF _Toc101455720 \h </w:instrText>
          </w:r>
          <w:r>
            <w:rPr>
              <w:noProof/>
            </w:rPr>
          </w:r>
          <w:r>
            <w:rPr>
              <w:noProof/>
            </w:rPr>
            <w:fldChar w:fldCharType="separate"/>
          </w:r>
          <w:r>
            <w:rPr>
              <w:noProof/>
            </w:rPr>
            <w:t>16</w:t>
          </w:r>
          <w:r>
            <w:rPr>
              <w:noProof/>
            </w:rPr>
            <w:fldChar w:fldCharType="end"/>
          </w:r>
        </w:p>
        <w:p w14:paraId="26699C45" w14:textId="77777777" w:rsidR="00B53C94" w:rsidRDefault="00B53C94">
          <w:pPr>
            <w:pStyle w:val="30"/>
            <w:ind w:left="840"/>
            <w:rPr>
              <w:rFonts w:asciiTheme="minorHAnsi" w:hAnsiTheme="minorHAnsi"/>
              <w:noProof/>
            </w:rPr>
          </w:pPr>
          <w:r w:rsidRPr="00F16286">
            <w:rPr>
              <w:noProof/>
              <w:color w:val="FF0000"/>
            </w:rPr>
            <w:t>AXP EP001</w:t>
          </w:r>
          <w:r>
            <w:rPr>
              <w:noProof/>
            </w:rPr>
            <w:tab/>
          </w:r>
          <w:r>
            <w:rPr>
              <w:noProof/>
            </w:rPr>
            <w:fldChar w:fldCharType="begin"/>
          </w:r>
          <w:r>
            <w:rPr>
              <w:noProof/>
            </w:rPr>
            <w:instrText xml:space="preserve"> PAGEREF _Toc101455721 \h </w:instrText>
          </w:r>
          <w:r>
            <w:rPr>
              <w:noProof/>
            </w:rPr>
          </w:r>
          <w:r>
            <w:rPr>
              <w:noProof/>
            </w:rPr>
            <w:fldChar w:fldCharType="separate"/>
          </w:r>
          <w:r>
            <w:rPr>
              <w:noProof/>
            </w:rPr>
            <w:t>16</w:t>
          </w:r>
          <w:r>
            <w:rPr>
              <w:noProof/>
            </w:rPr>
            <w:fldChar w:fldCharType="end"/>
          </w:r>
        </w:p>
        <w:p w14:paraId="3C9CD2B7" w14:textId="77777777" w:rsidR="00B53C94" w:rsidRDefault="00B53C94">
          <w:pPr>
            <w:pStyle w:val="30"/>
            <w:ind w:left="840"/>
            <w:rPr>
              <w:rFonts w:asciiTheme="minorHAnsi" w:hAnsiTheme="minorHAnsi"/>
              <w:noProof/>
            </w:rPr>
          </w:pPr>
          <w:r w:rsidRPr="00F16286">
            <w:rPr>
              <w:noProof/>
              <w:color w:val="FF0000"/>
            </w:rPr>
            <w:t>AXP EP003</w:t>
          </w:r>
          <w:r>
            <w:rPr>
              <w:noProof/>
            </w:rPr>
            <w:tab/>
          </w:r>
          <w:r>
            <w:rPr>
              <w:noProof/>
            </w:rPr>
            <w:fldChar w:fldCharType="begin"/>
          </w:r>
          <w:r>
            <w:rPr>
              <w:noProof/>
            </w:rPr>
            <w:instrText xml:space="preserve"> PAGEREF _Toc101455722 \h </w:instrText>
          </w:r>
          <w:r>
            <w:rPr>
              <w:noProof/>
            </w:rPr>
          </w:r>
          <w:r>
            <w:rPr>
              <w:noProof/>
            </w:rPr>
            <w:fldChar w:fldCharType="separate"/>
          </w:r>
          <w:r>
            <w:rPr>
              <w:noProof/>
            </w:rPr>
            <w:t>19</w:t>
          </w:r>
          <w:r>
            <w:rPr>
              <w:noProof/>
            </w:rPr>
            <w:fldChar w:fldCharType="end"/>
          </w:r>
        </w:p>
        <w:p w14:paraId="674C938A" w14:textId="77777777" w:rsidR="00B53C94" w:rsidRDefault="00B53C94">
          <w:pPr>
            <w:pStyle w:val="30"/>
            <w:ind w:left="840"/>
            <w:rPr>
              <w:rFonts w:asciiTheme="minorHAnsi" w:hAnsiTheme="minorHAnsi"/>
              <w:noProof/>
            </w:rPr>
          </w:pPr>
          <w:r w:rsidRPr="00F16286">
            <w:rPr>
              <w:noProof/>
              <w:color w:val="FF0000"/>
            </w:rPr>
            <w:t>AXP EP007</w:t>
          </w:r>
          <w:r>
            <w:rPr>
              <w:noProof/>
            </w:rPr>
            <w:tab/>
          </w:r>
          <w:r>
            <w:rPr>
              <w:noProof/>
            </w:rPr>
            <w:fldChar w:fldCharType="begin"/>
          </w:r>
          <w:r>
            <w:rPr>
              <w:noProof/>
            </w:rPr>
            <w:instrText xml:space="preserve"> PAGEREF _Toc101455723 \h </w:instrText>
          </w:r>
          <w:r>
            <w:rPr>
              <w:noProof/>
            </w:rPr>
          </w:r>
          <w:r>
            <w:rPr>
              <w:noProof/>
            </w:rPr>
            <w:fldChar w:fldCharType="separate"/>
          </w:r>
          <w:r>
            <w:rPr>
              <w:noProof/>
            </w:rPr>
            <w:t>22</w:t>
          </w:r>
          <w:r>
            <w:rPr>
              <w:noProof/>
            </w:rPr>
            <w:fldChar w:fldCharType="end"/>
          </w:r>
        </w:p>
        <w:p w14:paraId="7FC505E5" w14:textId="77777777" w:rsidR="00B53C94" w:rsidRDefault="00B53C94">
          <w:pPr>
            <w:pStyle w:val="30"/>
            <w:ind w:left="840"/>
            <w:rPr>
              <w:rFonts w:asciiTheme="minorHAnsi" w:hAnsiTheme="minorHAnsi"/>
              <w:noProof/>
            </w:rPr>
          </w:pPr>
          <w:r w:rsidRPr="00F16286">
            <w:rPr>
              <w:noProof/>
              <w:color w:val="FF0000"/>
            </w:rPr>
            <w:t>AXP EP008</w:t>
          </w:r>
          <w:r>
            <w:rPr>
              <w:noProof/>
            </w:rPr>
            <w:tab/>
          </w:r>
          <w:r>
            <w:rPr>
              <w:noProof/>
            </w:rPr>
            <w:fldChar w:fldCharType="begin"/>
          </w:r>
          <w:r>
            <w:rPr>
              <w:noProof/>
            </w:rPr>
            <w:instrText xml:space="preserve"> PAGEREF _Toc101455724 \h </w:instrText>
          </w:r>
          <w:r>
            <w:rPr>
              <w:noProof/>
            </w:rPr>
          </w:r>
          <w:r>
            <w:rPr>
              <w:noProof/>
            </w:rPr>
            <w:fldChar w:fldCharType="separate"/>
          </w:r>
          <w:r>
            <w:rPr>
              <w:noProof/>
            </w:rPr>
            <w:t>24</w:t>
          </w:r>
          <w:r>
            <w:rPr>
              <w:noProof/>
            </w:rPr>
            <w:fldChar w:fldCharType="end"/>
          </w:r>
        </w:p>
        <w:p w14:paraId="4480308E" w14:textId="77777777" w:rsidR="00B53C94" w:rsidRDefault="00B53C94">
          <w:pPr>
            <w:pStyle w:val="30"/>
            <w:ind w:left="840"/>
            <w:rPr>
              <w:rFonts w:asciiTheme="minorHAnsi" w:hAnsiTheme="minorHAnsi"/>
              <w:noProof/>
            </w:rPr>
          </w:pPr>
          <w:r w:rsidRPr="00F16286">
            <w:rPr>
              <w:noProof/>
              <w:color w:val="FF0000"/>
            </w:rPr>
            <w:t>AXP EP010</w:t>
          </w:r>
          <w:r>
            <w:rPr>
              <w:noProof/>
            </w:rPr>
            <w:tab/>
          </w:r>
          <w:r>
            <w:rPr>
              <w:noProof/>
            </w:rPr>
            <w:fldChar w:fldCharType="begin"/>
          </w:r>
          <w:r>
            <w:rPr>
              <w:noProof/>
            </w:rPr>
            <w:instrText xml:space="preserve"> PAGEREF _Toc101455725 \h </w:instrText>
          </w:r>
          <w:r>
            <w:rPr>
              <w:noProof/>
            </w:rPr>
          </w:r>
          <w:r>
            <w:rPr>
              <w:noProof/>
            </w:rPr>
            <w:fldChar w:fldCharType="separate"/>
          </w:r>
          <w:r>
            <w:rPr>
              <w:noProof/>
            </w:rPr>
            <w:t>25</w:t>
          </w:r>
          <w:r>
            <w:rPr>
              <w:noProof/>
            </w:rPr>
            <w:fldChar w:fldCharType="end"/>
          </w:r>
        </w:p>
        <w:p w14:paraId="04D395ED" w14:textId="77777777" w:rsidR="00B53C94" w:rsidRDefault="00B53C94">
          <w:pPr>
            <w:pStyle w:val="30"/>
            <w:ind w:left="840"/>
            <w:rPr>
              <w:rFonts w:asciiTheme="minorHAnsi" w:hAnsiTheme="minorHAnsi"/>
              <w:noProof/>
            </w:rPr>
          </w:pPr>
          <w:r w:rsidRPr="00F16286">
            <w:rPr>
              <w:noProof/>
              <w:color w:val="FF0000"/>
            </w:rPr>
            <w:t>AXP EP017</w:t>
          </w:r>
          <w:r>
            <w:rPr>
              <w:noProof/>
            </w:rPr>
            <w:tab/>
          </w:r>
          <w:r>
            <w:rPr>
              <w:noProof/>
            </w:rPr>
            <w:fldChar w:fldCharType="begin"/>
          </w:r>
          <w:r>
            <w:rPr>
              <w:noProof/>
            </w:rPr>
            <w:instrText xml:space="preserve"> PAGEREF _Toc101455726 \h </w:instrText>
          </w:r>
          <w:r>
            <w:rPr>
              <w:noProof/>
            </w:rPr>
          </w:r>
          <w:r>
            <w:rPr>
              <w:noProof/>
            </w:rPr>
            <w:fldChar w:fldCharType="separate"/>
          </w:r>
          <w:r>
            <w:rPr>
              <w:noProof/>
            </w:rPr>
            <w:t>27</w:t>
          </w:r>
          <w:r>
            <w:rPr>
              <w:noProof/>
            </w:rPr>
            <w:fldChar w:fldCharType="end"/>
          </w:r>
        </w:p>
        <w:p w14:paraId="442B4C83" w14:textId="77777777" w:rsidR="00B53C94" w:rsidRDefault="00B53C94">
          <w:pPr>
            <w:pStyle w:val="30"/>
            <w:ind w:left="840"/>
            <w:rPr>
              <w:rFonts w:asciiTheme="minorHAnsi" w:hAnsiTheme="minorHAnsi"/>
              <w:noProof/>
            </w:rPr>
          </w:pPr>
          <w:r w:rsidRPr="00F16286">
            <w:rPr>
              <w:noProof/>
              <w:color w:val="FF0000"/>
            </w:rPr>
            <w:t>AXP EP018</w:t>
          </w:r>
          <w:r>
            <w:rPr>
              <w:noProof/>
            </w:rPr>
            <w:tab/>
          </w:r>
          <w:r>
            <w:rPr>
              <w:noProof/>
            </w:rPr>
            <w:fldChar w:fldCharType="begin"/>
          </w:r>
          <w:r>
            <w:rPr>
              <w:noProof/>
            </w:rPr>
            <w:instrText xml:space="preserve"> PAGEREF _Toc101455727 \h </w:instrText>
          </w:r>
          <w:r>
            <w:rPr>
              <w:noProof/>
            </w:rPr>
          </w:r>
          <w:r>
            <w:rPr>
              <w:noProof/>
            </w:rPr>
            <w:fldChar w:fldCharType="separate"/>
          </w:r>
          <w:r>
            <w:rPr>
              <w:noProof/>
            </w:rPr>
            <w:t>29</w:t>
          </w:r>
          <w:r>
            <w:rPr>
              <w:noProof/>
            </w:rPr>
            <w:fldChar w:fldCharType="end"/>
          </w:r>
        </w:p>
        <w:p w14:paraId="4C2305E5" w14:textId="77777777" w:rsidR="00B53C94" w:rsidRDefault="00B53C94">
          <w:pPr>
            <w:pStyle w:val="30"/>
            <w:ind w:left="840"/>
            <w:rPr>
              <w:rFonts w:asciiTheme="minorHAnsi" w:hAnsiTheme="minorHAnsi"/>
              <w:noProof/>
            </w:rPr>
          </w:pPr>
          <w:r w:rsidRPr="00F16286">
            <w:rPr>
              <w:noProof/>
              <w:color w:val="FF0000"/>
            </w:rPr>
            <w:t>AXP EP019</w:t>
          </w:r>
          <w:r>
            <w:rPr>
              <w:noProof/>
            </w:rPr>
            <w:tab/>
          </w:r>
          <w:r>
            <w:rPr>
              <w:noProof/>
            </w:rPr>
            <w:fldChar w:fldCharType="begin"/>
          </w:r>
          <w:r>
            <w:rPr>
              <w:noProof/>
            </w:rPr>
            <w:instrText xml:space="preserve"> PAGEREF _Toc101455728 \h </w:instrText>
          </w:r>
          <w:r>
            <w:rPr>
              <w:noProof/>
            </w:rPr>
          </w:r>
          <w:r>
            <w:rPr>
              <w:noProof/>
            </w:rPr>
            <w:fldChar w:fldCharType="separate"/>
          </w:r>
          <w:r>
            <w:rPr>
              <w:noProof/>
            </w:rPr>
            <w:t>32</w:t>
          </w:r>
          <w:r>
            <w:rPr>
              <w:noProof/>
            </w:rPr>
            <w:fldChar w:fldCharType="end"/>
          </w:r>
        </w:p>
        <w:p w14:paraId="76A606E4" w14:textId="77777777" w:rsidR="00B53C94" w:rsidRDefault="00B53C94">
          <w:pPr>
            <w:pStyle w:val="30"/>
            <w:ind w:left="840"/>
            <w:rPr>
              <w:rFonts w:asciiTheme="minorHAnsi" w:hAnsiTheme="minorHAnsi"/>
              <w:noProof/>
            </w:rPr>
          </w:pPr>
          <w:r w:rsidRPr="00F16286">
            <w:rPr>
              <w:noProof/>
              <w:color w:val="FF0000"/>
            </w:rPr>
            <w:t>AXP EP020</w:t>
          </w:r>
          <w:r>
            <w:rPr>
              <w:noProof/>
            </w:rPr>
            <w:tab/>
          </w:r>
          <w:r>
            <w:rPr>
              <w:noProof/>
            </w:rPr>
            <w:fldChar w:fldCharType="begin"/>
          </w:r>
          <w:r>
            <w:rPr>
              <w:noProof/>
            </w:rPr>
            <w:instrText xml:space="preserve"> PAGEREF _Toc101455729 \h </w:instrText>
          </w:r>
          <w:r>
            <w:rPr>
              <w:noProof/>
            </w:rPr>
          </w:r>
          <w:r>
            <w:rPr>
              <w:noProof/>
            </w:rPr>
            <w:fldChar w:fldCharType="separate"/>
          </w:r>
          <w:r>
            <w:rPr>
              <w:noProof/>
            </w:rPr>
            <w:t>33</w:t>
          </w:r>
          <w:r>
            <w:rPr>
              <w:noProof/>
            </w:rPr>
            <w:fldChar w:fldCharType="end"/>
          </w:r>
        </w:p>
        <w:p w14:paraId="5A635DD3" w14:textId="77777777" w:rsidR="00B53C94" w:rsidRDefault="00B53C94">
          <w:pPr>
            <w:pStyle w:val="30"/>
            <w:ind w:left="840"/>
            <w:rPr>
              <w:rFonts w:asciiTheme="minorHAnsi" w:hAnsiTheme="minorHAnsi"/>
              <w:noProof/>
            </w:rPr>
          </w:pPr>
          <w:r w:rsidRPr="00F16286">
            <w:rPr>
              <w:noProof/>
              <w:color w:val="FF0000"/>
            </w:rPr>
            <w:t>AXP EP023</w:t>
          </w:r>
          <w:r>
            <w:rPr>
              <w:noProof/>
            </w:rPr>
            <w:tab/>
          </w:r>
          <w:r>
            <w:rPr>
              <w:noProof/>
            </w:rPr>
            <w:fldChar w:fldCharType="begin"/>
          </w:r>
          <w:r>
            <w:rPr>
              <w:noProof/>
            </w:rPr>
            <w:instrText xml:space="preserve"> PAGEREF _Toc101455730 \h </w:instrText>
          </w:r>
          <w:r>
            <w:rPr>
              <w:noProof/>
            </w:rPr>
          </w:r>
          <w:r>
            <w:rPr>
              <w:noProof/>
            </w:rPr>
            <w:fldChar w:fldCharType="separate"/>
          </w:r>
          <w:r>
            <w:rPr>
              <w:noProof/>
            </w:rPr>
            <w:t>36</w:t>
          </w:r>
          <w:r>
            <w:rPr>
              <w:noProof/>
            </w:rPr>
            <w:fldChar w:fldCharType="end"/>
          </w:r>
        </w:p>
        <w:p w14:paraId="31135161" w14:textId="77777777" w:rsidR="00B53C94" w:rsidRDefault="00B53C94">
          <w:pPr>
            <w:pStyle w:val="30"/>
            <w:ind w:left="840"/>
            <w:rPr>
              <w:rFonts w:asciiTheme="minorHAnsi" w:hAnsiTheme="minorHAnsi"/>
              <w:noProof/>
            </w:rPr>
          </w:pPr>
          <w:r w:rsidRPr="00F16286">
            <w:rPr>
              <w:noProof/>
              <w:color w:val="FF0000"/>
            </w:rPr>
            <w:t>AXP EP034</w:t>
          </w:r>
          <w:r>
            <w:rPr>
              <w:noProof/>
            </w:rPr>
            <w:tab/>
          </w:r>
          <w:r>
            <w:rPr>
              <w:noProof/>
            </w:rPr>
            <w:fldChar w:fldCharType="begin"/>
          </w:r>
          <w:r>
            <w:rPr>
              <w:noProof/>
            </w:rPr>
            <w:instrText xml:space="preserve"> PAGEREF _Toc101455731 \h </w:instrText>
          </w:r>
          <w:r>
            <w:rPr>
              <w:noProof/>
            </w:rPr>
          </w:r>
          <w:r>
            <w:rPr>
              <w:noProof/>
            </w:rPr>
            <w:fldChar w:fldCharType="separate"/>
          </w:r>
          <w:r>
            <w:rPr>
              <w:noProof/>
            </w:rPr>
            <w:t>38</w:t>
          </w:r>
          <w:r>
            <w:rPr>
              <w:noProof/>
            </w:rPr>
            <w:fldChar w:fldCharType="end"/>
          </w:r>
        </w:p>
        <w:p w14:paraId="4D25B507" w14:textId="77777777" w:rsidR="00B53C94" w:rsidRDefault="00B53C94">
          <w:pPr>
            <w:pStyle w:val="30"/>
            <w:ind w:left="840"/>
            <w:rPr>
              <w:rFonts w:asciiTheme="minorHAnsi" w:hAnsiTheme="minorHAnsi"/>
              <w:noProof/>
            </w:rPr>
          </w:pPr>
          <w:r w:rsidRPr="00F16286">
            <w:rPr>
              <w:noProof/>
              <w:color w:val="FF0000"/>
            </w:rPr>
            <w:t>AXP EP084</w:t>
          </w:r>
          <w:r>
            <w:rPr>
              <w:noProof/>
            </w:rPr>
            <w:tab/>
          </w:r>
          <w:r>
            <w:rPr>
              <w:noProof/>
            </w:rPr>
            <w:fldChar w:fldCharType="begin"/>
          </w:r>
          <w:r>
            <w:rPr>
              <w:noProof/>
            </w:rPr>
            <w:instrText xml:space="preserve"> PAGEREF _Toc101455732 \h </w:instrText>
          </w:r>
          <w:r>
            <w:rPr>
              <w:noProof/>
            </w:rPr>
          </w:r>
          <w:r>
            <w:rPr>
              <w:noProof/>
            </w:rPr>
            <w:fldChar w:fldCharType="separate"/>
          </w:r>
          <w:r>
            <w:rPr>
              <w:noProof/>
            </w:rPr>
            <w:t>40</w:t>
          </w:r>
          <w:r>
            <w:rPr>
              <w:noProof/>
            </w:rPr>
            <w:fldChar w:fldCharType="end"/>
          </w:r>
        </w:p>
        <w:p w14:paraId="3A9EAFA0" w14:textId="77777777" w:rsidR="00B53C94" w:rsidRDefault="00B53C94">
          <w:pPr>
            <w:pStyle w:val="30"/>
            <w:ind w:left="840"/>
            <w:rPr>
              <w:rFonts w:asciiTheme="minorHAnsi" w:hAnsiTheme="minorHAnsi"/>
              <w:noProof/>
            </w:rPr>
          </w:pPr>
          <w:r w:rsidRPr="00F16286">
            <w:rPr>
              <w:noProof/>
              <w:color w:val="FF0000"/>
            </w:rPr>
            <w:t>AXP EP085</w:t>
          </w:r>
          <w:r>
            <w:rPr>
              <w:noProof/>
            </w:rPr>
            <w:tab/>
          </w:r>
          <w:r>
            <w:rPr>
              <w:noProof/>
            </w:rPr>
            <w:fldChar w:fldCharType="begin"/>
          </w:r>
          <w:r>
            <w:rPr>
              <w:noProof/>
            </w:rPr>
            <w:instrText xml:space="preserve"> PAGEREF _Toc101455733 \h </w:instrText>
          </w:r>
          <w:r>
            <w:rPr>
              <w:noProof/>
            </w:rPr>
          </w:r>
          <w:r>
            <w:rPr>
              <w:noProof/>
            </w:rPr>
            <w:fldChar w:fldCharType="separate"/>
          </w:r>
          <w:r>
            <w:rPr>
              <w:noProof/>
            </w:rPr>
            <w:t>42</w:t>
          </w:r>
          <w:r>
            <w:rPr>
              <w:noProof/>
            </w:rPr>
            <w:fldChar w:fldCharType="end"/>
          </w:r>
        </w:p>
        <w:p w14:paraId="74C45E0B" w14:textId="77777777" w:rsidR="00B53C94" w:rsidRDefault="00B53C94">
          <w:pPr>
            <w:pStyle w:val="30"/>
            <w:ind w:left="840"/>
            <w:rPr>
              <w:rFonts w:asciiTheme="minorHAnsi" w:hAnsiTheme="minorHAnsi"/>
              <w:noProof/>
            </w:rPr>
          </w:pPr>
          <w:r w:rsidRPr="00F16286">
            <w:rPr>
              <w:noProof/>
              <w:color w:val="FF0000"/>
            </w:rPr>
            <w:t>AXP EP088</w:t>
          </w:r>
          <w:r>
            <w:rPr>
              <w:noProof/>
            </w:rPr>
            <w:tab/>
          </w:r>
          <w:r>
            <w:rPr>
              <w:noProof/>
            </w:rPr>
            <w:fldChar w:fldCharType="begin"/>
          </w:r>
          <w:r>
            <w:rPr>
              <w:noProof/>
            </w:rPr>
            <w:instrText xml:space="preserve"> PAGEREF _Toc101455734 \h </w:instrText>
          </w:r>
          <w:r>
            <w:rPr>
              <w:noProof/>
            </w:rPr>
          </w:r>
          <w:r>
            <w:rPr>
              <w:noProof/>
            </w:rPr>
            <w:fldChar w:fldCharType="separate"/>
          </w:r>
          <w:r>
            <w:rPr>
              <w:noProof/>
            </w:rPr>
            <w:t>44</w:t>
          </w:r>
          <w:r>
            <w:rPr>
              <w:noProof/>
            </w:rPr>
            <w:fldChar w:fldCharType="end"/>
          </w:r>
        </w:p>
        <w:p w14:paraId="2C58D2CB" w14:textId="77777777" w:rsidR="00B53C94" w:rsidRDefault="00B53C94">
          <w:pPr>
            <w:pStyle w:val="30"/>
            <w:ind w:left="840"/>
            <w:rPr>
              <w:rFonts w:asciiTheme="minorHAnsi" w:hAnsiTheme="minorHAnsi"/>
              <w:noProof/>
            </w:rPr>
          </w:pPr>
          <w:r w:rsidRPr="00F16286">
            <w:rPr>
              <w:noProof/>
              <w:color w:val="FF0000"/>
            </w:rPr>
            <w:t>AXP EP090</w:t>
          </w:r>
          <w:r>
            <w:rPr>
              <w:noProof/>
            </w:rPr>
            <w:tab/>
          </w:r>
          <w:r>
            <w:rPr>
              <w:noProof/>
            </w:rPr>
            <w:fldChar w:fldCharType="begin"/>
          </w:r>
          <w:r>
            <w:rPr>
              <w:noProof/>
            </w:rPr>
            <w:instrText xml:space="preserve"> PAGEREF _Toc101455735 \h </w:instrText>
          </w:r>
          <w:r>
            <w:rPr>
              <w:noProof/>
            </w:rPr>
          </w:r>
          <w:r>
            <w:rPr>
              <w:noProof/>
            </w:rPr>
            <w:fldChar w:fldCharType="separate"/>
          </w:r>
          <w:r>
            <w:rPr>
              <w:noProof/>
            </w:rPr>
            <w:t>46</w:t>
          </w:r>
          <w:r>
            <w:rPr>
              <w:noProof/>
            </w:rPr>
            <w:fldChar w:fldCharType="end"/>
          </w:r>
        </w:p>
        <w:p w14:paraId="669B86E4" w14:textId="77777777" w:rsidR="00B53C94" w:rsidRDefault="00B53C94">
          <w:pPr>
            <w:pStyle w:val="30"/>
            <w:ind w:left="840"/>
            <w:rPr>
              <w:rFonts w:asciiTheme="minorHAnsi" w:hAnsiTheme="minorHAnsi"/>
              <w:noProof/>
            </w:rPr>
          </w:pPr>
          <w:r w:rsidRPr="00F16286">
            <w:rPr>
              <w:noProof/>
              <w:color w:val="FF0000"/>
            </w:rPr>
            <w:t>AXP EP091</w:t>
          </w:r>
          <w:r>
            <w:rPr>
              <w:noProof/>
            </w:rPr>
            <w:tab/>
          </w:r>
          <w:r>
            <w:rPr>
              <w:noProof/>
            </w:rPr>
            <w:fldChar w:fldCharType="begin"/>
          </w:r>
          <w:r>
            <w:rPr>
              <w:noProof/>
            </w:rPr>
            <w:instrText xml:space="preserve"> PAGEREF _Toc101455736 \h </w:instrText>
          </w:r>
          <w:r>
            <w:rPr>
              <w:noProof/>
            </w:rPr>
          </w:r>
          <w:r>
            <w:rPr>
              <w:noProof/>
            </w:rPr>
            <w:fldChar w:fldCharType="separate"/>
          </w:r>
          <w:r>
            <w:rPr>
              <w:noProof/>
            </w:rPr>
            <w:t>48</w:t>
          </w:r>
          <w:r>
            <w:rPr>
              <w:noProof/>
            </w:rPr>
            <w:fldChar w:fldCharType="end"/>
          </w:r>
        </w:p>
        <w:p w14:paraId="7792CE2A" w14:textId="77777777" w:rsidR="00B53C94" w:rsidRDefault="00B53C94">
          <w:pPr>
            <w:pStyle w:val="30"/>
            <w:ind w:left="840"/>
            <w:rPr>
              <w:rFonts w:asciiTheme="minorHAnsi" w:hAnsiTheme="minorHAnsi"/>
              <w:noProof/>
            </w:rPr>
          </w:pPr>
          <w:r w:rsidRPr="00F16286">
            <w:rPr>
              <w:noProof/>
              <w:color w:val="FF0000"/>
            </w:rPr>
            <w:t>AXP EP092</w:t>
          </w:r>
          <w:r>
            <w:rPr>
              <w:noProof/>
            </w:rPr>
            <w:tab/>
          </w:r>
          <w:r>
            <w:rPr>
              <w:noProof/>
            </w:rPr>
            <w:fldChar w:fldCharType="begin"/>
          </w:r>
          <w:r>
            <w:rPr>
              <w:noProof/>
            </w:rPr>
            <w:instrText xml:space="preserve"> PAGEREF _Toc101455737 \h </w:instrText>
          </w:r>
          <w:r>
            <w:rPr>
              <w:noProof/>
            </w:rPr>
          </w:r>
          <w:r>
            <w:rPr>
              <w:noProof/>
            </w:rPr>
            <w:fldChar w:fldCharType="separate"/>
          </w:r>
          <w:r>
            <w:rPr>
              <w:noProof/>
            </w:rPr>
            <w:t>50</w:t>
          </w:r>
          <w:r>
            <w:rPr>
              <w:noProof/>
            </w:rPr>
            <w:fldChar w:fldCharType="end"/>
          </w:r>
        </w:p>
        <w:p w14:paraId="55FC0C54" w14:textId="77777777" w:rsidR="00B53C94" w:rsidRDefault="00B53C94">
          <w:pPr>
            <w:pStyle w:val="30"/>
            <w:ind w:left="840"/>
            <w:rPr>
              <w:rFonts w:asciiTheme="minorHAnsi" w:hAnsiTheme="minorHAnsi"/>
              <w:noProof/>
            </w:rPr>
          </w:pPr>
          <w:r w:rsidRPr="00F16286">
            <w:rPr>
              <w:noProof/>
              <w:color w:val="FF0000"/>
            </w:rPr>
            <w:t>AXP EP097</w:t>
          </w:r>
          <w:r>
            <w:rPr>
              <w:noProof/>
            </w:rPr>
            <w:tab/>
          </w:r>
          <w:r>
            <w:rPr>
              <w:noProof/>
            </w:rPr>
            <w:fldChar w:fldCharType="begin"/>
          </w:r>
          <w:r>
            <w:rPr>
              <w:noProof/>
            </w:rPr>
            <w:instrText xml:space="preserve"> PAGEREF _Toc101455738 \h </w:instrText>
          </w:r>
          <w:r>
            <w:rPr>
              <w:noProof/>
            </w:rPr>
          </w:r>
          <w:r>
            <w:rPr>
              <w:noProof/>
            </w:rPr>
            <w:fldChar w:fldCharType="separate"/>
          </w:r>
          <w:r>
            <w:rPr>
              <w:noProof/>
            </w:rPr>
            <w:t>52</w:t>
          </w:r>
          <w:r>
            <w:rPr>
              <w:noProof/>
            </w:rPr>
            <w:fldChar w:fldCharType="end"/>
          </w:r>
        </w:p>
        <w:p w14:paraId="4171E216" w14:textId="77777777" w:rsidR="00B53C94" w:rsidRDefault="00B53C94">
          <w:pPr>
            <w:pStyle w:val="11"/>
            <w:rPr>
              <w:rFonts w:asciiTheme="minorHAnsi" w:hAnsiTheme="minorHAnsi"/>
              <w:noProof/>
            </w:rPr>
          </w:pPr>
          <w:r w:rsidRPr="00F16286">
            <w:rPr>
              <w:rFonts w:asciiTheme="minorEastAsia" w:hAnsiTheme="minorEastAsia"/>
              <w:noProof/>
              <w:color w:val="FF0000"/>
            </w:rPr>
            <w:t>4 FAQ</w:t>
          </w:r>
          <w:r>
            <w:rPr>
              <w:noProof/>
            </w:rPr>
            <w:tab/>
          </w:r>
          <w:r>
            <w:rPr>
              <w:noProof/>
            </w:rPr>
            <w:fldChar w:fldCharType="begin"/>
          </w:r>
          <w:r>
            <w:rPr>
              <w:noProof/>
            </w:rPr>
            <w:instrText xml:space="preserve"> PAGEREF _Toc101455739 \h </w:instrText>
          </w:r>
          <w:r>
            <w:rPr>
              <w:noProof/>
            </w:rPr>
          </w:r>
          <w:r>
            <w:rPr>
              <w:noProof/>
            </w:rPr>
            <w:fldChar w:fldCharType="separate"/>
          </w:r>
          <w:r>
            <w:rPr>
              <w:noProof/>
            </w:rPr>
            <w:t>54</w:t>
          </w:r>
          <w:r>
            <w:rPr>
              <w:noProof/>
            </w:rPr>
            <w:fldChar w:fldCharType="end"/>
          </w:r>
        </w:p>
        <w:p w14:paraId="48FB2B3A" w14:textId="77777777" w:rsidR="00B53C94" w:rsidRDefault="00B53C94">
          <w:pPr>
            <w:pStyle w:val="20"/>
            <w:rPr>
              <w:rFonts w:asciiTheme="minorHAnsi" w:hAnsiTheme="minorHAnsi"/>
              <w:noProof/>
            </w:rPr>
          </w:pPr>
          <w:r w:rsidRPr="00F16286">
            <w:rPr>
              <w:rFonts w:asciiTheme="minorEastAsia" w:hAnsiTheme="minorEastAsia"/>
              <w:noProof/>
              <w:color w:val="FF0000"/>
            </w:rPr>
            <w:t>4.1 How to identify the card is DRL supported ?</w:t>
          </w:r>
          <w:r>
            <w:rPr>
              <w:noProof/>
            </w:rPr>
            <w:tab/>
          </w:r>
          <w:r>
            <w:rPr>
              <w:noProof/>
            </w:rPr>
            <w:fldChar w:fldCharType="begin"/>
          </w:r>
          <w:r>
            <w:rPr>
              <w:noProof/>
            </w:rPr>
            <w:instrText xml:space="preserve"> PAGEREF _Toc101455740 \h </w:instrText>
          </w:r>
          <w:r>
            <w:rPr>
              <w:noProof/>
            </w:rPr>
          </w:r>
          <w:r>
            <w:rPr>
              <w:noProof/>
            </w:rPr>
            <w:fldChar w:fldCharType="separate"/>
          </w:r>
          <w:r>
            <w:rPr>
              <w:noProof/>
            </w:rPr>
            <w:t>54</w:t>
          </w:r>
          <w:r>
            <w:rPr>
              <w:noProof/>
            </w:rPr>
            <w:fldChar w:fldCharType="end"/>
          </w:r>
        </w:p>
        <w:p w14:paraId="66B6239D" w14:textId="77777777" w:rsidR="00B53C94" w:rsidRDefault="00B53C94">
          <w:pPr>
            <w:pStyle w:val="20"/>
            <w:rPr>
              <w:rFonts w:asciiTheme="minorHAnsi" w:hAnsiTheme="minorHAnsi"/>
              <w:noProof/>
            </w:rPr>
          </w:pPr>
          <w:r w:rsidRPr="00F16286">
            <w:rPr>
              <w:rFonts w:asciiTheme="minorEastAsia" w:hAnsiTheme="minorEastAsia"/>
              <w:noProof/>
              <w:color w:val="FF0000"/>
            </w:rPr>
            <w:t>4.2 How to set DRL for expresspay ?</w:t>
          </w:r>
          <w:r>
            <w:rPr>
              <w:noProof/>
            </w:rPr>
            <w:tab/>
          </w:r>
          <w:r>
            <w:rPr>
              <w:noProof/>
            </w:rPr>
            <w:fldChar w:fldCharType="begin"/>
          </w:r>
          <w:r>
            <w:rPr>
              <w:noProof/>
            </w:rPr>
            <w:instrText xml:space="preserve"> PAGEREF _Toc101455741 \h </w:instrText>
          </w:r>
          <w:r>
            <w:rPr>
              <w:noProof/>
            </w:rPr>
          </w:r>
          <w:r>
            <w:rPr>
              <w:noProof/>
            </w:rPr>
            <w:fldChar w:fldCharType="separate"/>
          </w:r>
          <w:r>
            <w:rPr>
              <w:noProof/>
            </w:rPr>
            <w:t>55</w:t>
          </w:r>
          <w:r>
            <w:rPr>
              <w:noProof/>
            </w:rPr>
            <w:fldChar w:fldCharType="end"/>
          </w:r>
        </w:p>
        <w:p w14:paraId="74812C2D" w14:textId="77777777" w:rsidR="00B53C94" w:rsidRDefault="00B53C94">
          <w:pPr>
            <w:pStyle w:val="20"/>
            <w:rPr>
              <w:rFonts w:asciiTheme="minorHAnsi" w:hAnsiTheme="minorHAnsi"/>
              <w:noProof/>
            </w:rPr>
          </w:pPr>
          <w:r w:rsidRPr="00F16286">
            <w:rPr>
              <w:rFonts w:asciiTheme="minorEastAsia" w:hAnsiTheme="minorEastAsia"/>
              <w:noProof/>
              <w:color w:val="FF0000"/>
            </w:rPr>
            <w:t>4.3 how does kenrel perform this cvm processing?</w:t>
          </w:r>
          <w:r>
            <w:rPr>
              <w:noProof/>
            </w:rPr>
            <w:tab/>
          </w:r>
          <w:r>
            <w:rPr>
              <w:noProof/>
            </w:rPr>
            <w:fldChar w:fldCharType="begin"/>
          </w:r>
          <w:r>
            <w:rPr>
              <w:noProof/>
            </w:rPr>
            <w:instrText xml:space="preserve"> PAGEREF _Toc101455742 \h </w:instrText>
          </w:r>
          <w:r>
            <w:rPr>
              <w:noProof/>
            </w:rPr>
          </w:r>
          <w:r>
            <w:rPr>
              <w:noProof/>
            </w:rPr>
            <w:fldChar w:fldCharType="separate"/>
          </w:r>
          <w:r>
            <w:rPr>
              <w:noProof/>
            </w:rPr>
            <w:t>56</w:t>
          </w:r>
          <w:r>
            <w:rPr>
              <w:noProof/>
            </w:rPr>
            <w:fldChar w:fldCharType="end"/>
          </w:r>
        </w:p>
        <w:p w14:paraId="1A88BB01" w14:textId="77777777" w:rsidR="00B53C94" w:rsidRDefault="00B53C94">
          <w:pPr>
            <w:pStyle w:val="20"/>
            <w:rPr>
              <w:rFonts w:asciiTheme="minorHAnsi" w:hAnsiTheme="minorHAnsi"/>
              <w:noProof/>
            </w:rPr>
          </w:pPr>
          <w:r w:rsidRPr="00F16286">
            <w:rPr>
              <w:rFonts w:asciiTheme="minorEastAsia" w:hAnsiTheme="minorEastAsia"/>
              <w:noProof/>
              <w:color w:val="FF0000"/>
            </w:rPr>
            <w:t>4.4 When kernel will return SdkResult.Emv_Plz_See_Phone?</w:t>
          </w:r>
          <w:r>
            <w:rPr>
              <w:noProof/>
            </w:rPr>
            <w:tab/>
          </w:r>
          <w:r>
            <w:rPr>
              <w:noProof/>
            </w:rPr>
            <w:fldChar w:fldCharType="begin"/>
          </w:r>
          <w:r>
            <w:rPr>
              <w:noProof/>
            </w:rPr>
            <w:instrText xml:space="preserve"> PAGEREF _Toc101455743 \h </w:instrText>
          </w:r>
          <w:r>
            <w:rPr>
              <w:noProof/>
            </w:rPr>
          </w:r>
          <w:r>
            <w:rPr>
              <w:noProof/>
            </w:rPr>
            <w:fldChar w:fldCharType="separate"/>
          </w:r>
          <w:r>
            <w:rPr>
              <w:noProof/>
            </w:rPr>
            <w:t>57</w:t>
          </w:r>
          <w:r>
            <w:rPr>
              <w:noProof/>
            </w:rPr>
            <w:fldChar w:fldCharType="end"/>
          </w:r>
        </w:p>
        <w:p w14:paraId="0A7AC432" w14:textId="77777777" w:rsidR="00B53C94" w:rsidRDefault="00B53C94">
          <w:pPr>
            <w:pStyle w:val="20"/>
            <w:rPr>
              <w:rFonts w:asciiTheme="minorHAnsi" w:hAnsiTheme="minorHAnsi"/>
              <w:noProof/>
            </w:rPr>
          </w:pPr>
          <w:r w:rsidRPr="00F16286">
            <w:rPr>
              <w:rFonts w:asciiTheme="minorEastAsia" w:hAnsiTheme="minorEastAsia"/>
              <w:noProof/>
              <w:color w:val="FF0000"/>
            </w:rPr>
            <w:t>4.5 How to handle this SdkResult.Emv_Plz_See_Phone ?</w:t>
          </w:r>
          <w:r>
            <w:rPr>
              <w:noProof/>
            </w:rPr>
            <w:tab/>
          </w:r>
          <w:r>
            <w:rPr>
              <w:noProof/>
            </w:rPr>
            <w:fldChar w:fldCharType="begin"/>
          </w:r>
          <w:r>
            <w:rPr>
              <w:noProof/>
            </w:rPr>
            <w:instrText xml:space="preserve"> PAGEREF _Toc101455744 \h </w:instrText>
          </w:r>
          <w:r>
            <w:rPr>
              <w:noProof/>
            </w:rPr>
          </w:r>
          <w:r>
            <w:rPr>
              <w:noProof/>
            </w:rPr>
            <w:fldChar w:fldCharType="separate"/>
          </w:r>
          <w:r>
            <w:rPr>
              <w:noProof/>
            </w:rPr>
            <w:t>57</w:t>
          </w:r>
          <w:r>
            <w:rPr>
              <w:noProof/>
            </w:rPr>
            <w:fldChar w:fldCharType="end"/>
          </w:r>
        </w:p>
        <w:p w14:paraId="46BA5974" w14:textId="68C40310" w:rsidR="0074518B" w:rsidRPr="0005616D" w:rsidRDefault="00E01D65" w:rsidP="0074518B">
          <w:pPr>
            <w:rPr>
              <w:rFonts w:asciiTheme="minorEastAsia" w:hAnsiTheme="minorEastAsia"/>
              <w:lang w:val="zh-CN"/>
            </w:rPr>
          </w:pPr>
          <w:r>
            <w:rPr>
              <w:rFonts w:asciiTheme="minorEastAsia" w:hAnsiTheme="minorEastAsia"/>
            </w:rPr>
            <w:fldChar w:fldCharType="end"/>
          </w:r>
        </w:p>
      </w:sdtContent>
    </w:sdt>
    <w:bookmarkStart w:id="3" w:name="_Toc356309929" w:displacedByCustomXml="prev"/>
    <w:bookmarkEnd w:id="3" w:displacedByCustomXml="prev"/>
    <w:bookmarkStart w:id="4" w:name="_Toc356142930" w:displacedByCustomXml="prev"/>
    <w:bookmarkEnd w:id="4" w:displacedByCustomXml="prev"/>
    <w:bookmarkStart w:id="5" w:name="_Toc353973257" w:displacedByCustomXml="prev"/>
    <w:bookmarkEnd w:id="5" w:displacedByCustomXml="prev"/>
    <w:bookmarkStart w:id="6" w:name="_Toc353109699" w:displacedByCustomXml="prev"/>
    <w:bookmarkEnd w:id="6" w:displacedByCustomXml="prev"/>
    <w:bookmarkStart w:id="7" w:name="_Toc349636358" w:displacedByCustomXml="prev"/>
    <w:bookmarkEnd w:id="7" w:displacedByCustomXml="prev"/>
    <w:bookmarkStart w:id="8" w:name="_Toc349636357" w:displacedByCustomXml="prev"/>
    <w:bookmarkEnd w:id="8" w:displacedByCustomXml="prev"/>
    <w:p w14:paraId="76068F07" w14:textId="77777777" w:rsidR="0074518B" w:rsidRPr="0005616D" w:rsidRDefault="0074518B" w:rsidP="00FE3C4C">
      <w:pPr>
        <w:pStyle w:val="10"/>
        <w:rPr>
          <w:rFonts w:asciiTheme="minorEastAsia" w:hAnsiTheme="minorEastAsia"/>
        </w:rPr>
        <w:sectPr w:rsidR="0074518B" w:rsidRPr="0005616D" w:rsidSect="000F5F4A">
          <w:headerReference w:type="even" r:id="rId15"/>
          <w:headerReference w:type="default" r:id="rId16"/>
          <w:headerReference w:type="first" r:id="rId17"/>
          <w:pgSz w:w="11906" w:h="16838" w:code="9"/>
          <w:pgMar w:top="1440" w:right="1080" w:bottom="1440" w:left="1080" w:header="851" w:footer="992" w:gutter="0"/>
          <w:cols w:space="425"/>
          <w:docGrid w:type="lines" w:linePitch="312"/>
        </w:sectPr>
      </w:pPr>
      <w:bookmarkStart w:id="9" w:name="_Toc333355519"/>
      <w:bookmarkStart w:id="10" w:name="_Toc333410941"/>
      <w:bookmarkStart w:id="11" w:name="_Toc260820551"/>
      <w:bookmarkStart w:id="12" w:name="_Toc321264312"/>
      <w:bookmarkStart w:id="13" w:name="_Toc321264846"/>
      <w:bookmarkStart w:id="14" w:name="_Toc321390364"/>
    </w:p>
    <w:p w14:paraId="74AA0237" w14:textId="3DB2160B" w:rsidR="00DF2E70" w:rsidRPr="0005616D" w:rsidRDefault="006C5406" w:rsidP="00C33586">
      <w:pPr>
        <w:pStyle w:val="10"/>
        <w:rPr>
          <w:rFonts w:asciiTheme="minorEastAsia" w:hAnsiTheme="minorEastAsia"/>
          <w:color w:val="FF0000"/>
        </w:rPr>
      </w:pPr>
      <w:bookmarkStart w:id="15" w:name="_Toc101455713"/>
      <w:bookmarkStart w:id="16" w:name="OLE_LINK8"/>
      <w:bookmarkStart w:id="17" w:name="OLE_LINK9"/>
      <w:r>
        <w:rPr>
          <w:rFonts w:asciiTheme="minorEastAsia" w:hAnsiTheme="minorEastAsia"/>
          <w:color w:val="FF0000"/>
        </w:rPr>
        <w:lastRenderedPageBreak/>
        <w:t xml:space="preserve">1 </w:t>
      </w:r>
      <w:r w:rsidR="00C33586" w:rsidRPr="00C33586">
        <w:rPr>
          <w:rFonts w:asciiTheme="minorEastAsia" w:hAnsiTheme="minorEastAsia"/>
          <w:color w:val="FF0000"/>
        </w:rPr>
        <w:t>Introduction</w:t>
      </w:r>
      <w:bookmarkEnd w:id="15"/>
    </w:p>
    <w:bookmarkEnd w:id="16"/>
    <w:bookmarkEnd w:id="17"/>
    <w:p w14:paraId="2F37FC4D" w14:textId="5B26B3C5" w:rsidR="006F3838" w:rsidRDefault="00C81C9A" w:rsidP="00364F89">
      <w:pPr>
        <w:rPr>
          <w:rFonts w:asciiTheme="minorEastAsia" w:hAnsiTheme="minorEastAsia"/>
        </w:rPr>
      </w:pPr>
      <w:r w:rsidRPr="00C81C9A">
        <w:rPr>
          <w:rFonts w:asciiTheme="minorEastAsia" w:hAnsiTheme="minorEastAsia"/>
        </w:rPr>
        <w:t xml:space="preserve">This </w:t>
      </w:r>
      <w:r w:rsidR="00CF7E5B" w:rsidRPr="00CF7E5B">
        <w:rPr>
          <w:rFonts w:asciiTheme="minorEastAsia" w:hAnsiTheme="minorEastAsia"/>
        </w:rPr>
        <w:t xml:space="preserve">document details the terminal capabilities, parameter settings, </w:t>
      </w:r>
      <w:r w:rsidR="00CF7E5B">
        <w:rPr>
          <w:rFonts w:asciiTheme="minorEastAsia" w:hAnsiTheme="minorEastAsia"/>
        </w:rPr>
        <w:t xml:space="preserve">test </w:t>
      </w:r>
      <w:proofErr w:type="spellStart"/>
      <w:r w:rsidR="00CF7E5B" w:rsidRPr="00CF7E5B">
        <w:rPr>
          <w:rFonts w:asciiTheme="minorEastAsia" w:hAnsiTheme="minorEastAsia"/>
        </w:rPr>
        <w:t>cas</w:t>
      </w:r>
      <w:r w:rsidR="00CF7E5B">
        <w:rPr>
          <w:rFonts w:asciiTheme="minorEastAsia" w:hAnsiTheme="minorEastAsia"/>
        </w:rPr>
        <w:t>se</w:t>
      </w:r>
      <w:proofErr w:type="spellEnd"/>
      <w:r w:rsidR="00CF7E5B">
        <w:rPr>
          <w:rFonts w:asciiTheme="minorEastAsia" w:hAnsiTheme="minorEastAsia"/>
        </w:rPr>
        <w:t xml:space="preserve"> usage,</w:t>
      </w:r>
      <w:r w:rsidR="00CF7E5B" w:rsidRPr="00CF7E5B">
        <w:rPr>
          <w:rFonts w:asciiTheme="minorEastAsia" w:hAnsiTheme="minorEastAsia"/>
        </w:rPr>
        <w:t xml:space="preserve"> etc. </w:t>
      </w:r>
      <w:r w:rsidR="00CF7E5B">
        <w:rPr>
          <w:rFonts w:asciiTheme="minorEastAsia" w:hAnsiTheme="minorEastAsia"/>
        </w:rPr>
        <w:t>H</w:t>
      </w:r>
      <w:r w:rsidR="00CF7E5B" w:rsidRPr="00CF7E5B">
        <w:rPr>
          <w:rFonts w:asciiTheme="minorEastAsia" w:hAnsiTheme="minorEastAsia"/>
        </w:rPr>
        <w:t xml:space="preserve">elp developers perform </w:t>
      </w:r>
      <w:proofErr w:type="spellStart"/>
      <w:r w:rsidR="00CF7E5B" w:rsidRPr="00CF7E5B">
        <w:rPr>
          <w:rFonts w:asciiTheme="minorEastAsia" w:hAnsiTheme="minorEastAsia"/>
        </w:rPr>
        <w:t>Paywave</w:t>
      </w:r>
      <w:proofErr w:type="spellEnd"/>
      <w:r w:rsidR="00CF7E5B" w:rsidRPr="00CF7E5B">
        <w:rPr>
          <w:rFonts w:asciiTheme="minorEastAsia" w:hAnsiTheme="minorEastAsia"/>
        </w:rPr>
        <w:t xml:space="preserve"> certification</w:t>
      </w:r>
      <w:r w:rsidR="006F3838">
        <w:rPr>
          <w:rFonts w:asciiTheme="minorEastAsia" w:hAnsiTheme="minorEastAsia"/>
        </w:rPr>
        <w:t>.</w:t>
      </w:r>
    </w:p>
    <w:p w14:paraId="0A046A1E" w14:textId="76CB83C6" w:rsidR="00CF7E5B" w:rsidRDefault="006F3838" w:rsidP="00364F89">
      <w:pPr>
        <w:rPr>
          <w:rFonts w:asciiTheme="minorEastAsia" w:hAnsiTheme="minorEastAsia"/>
        </w:rPr>
      </w:pPr>
      <w:r w:rsidRPr="006F3838">
        <w:rPr>
          <w:rFonts w:asciiTheme="minorEastAsia" w:hAnsiTheme="minorEastAsia"/>
        </w:rPr>
        <w:t xml:space="preserve">Normally, the certification body will provide us with a TSE file. We just need to import the TSE file into </w:t>
      </w:r>
      <w:proofErr w:type="spellStart"/>
      <w:r w:rsidRPr="006F3838">
        <w:rPr>
          <w:rFonts w:asciiTheme="minorEastAsia" w:hAnsiTheme="minorEastAsia"/>
        </w:rPr>
        <w:t>Colis</w:t>
      </w:r>
      <w:proofErr w:type="spellEnd"/>
      <w:r w:rsidRPr="006F3838">
        <w:rPr>
          <w:rFonts w:asciiTheme="minorEastAsia" w:hAnsiTheme="minorEastAsia"/>
        </w:rPr>
        <w:t>, and the test case will be automatically generated</w:t>
      </w:r>
      <w:r>
        <w:rPr>
          <w:rFonts w:asciiTheme="minorEastAsia" w:hAnsiTheme="minorEastAsia"/>
        </w:rPr>
        <w:t xml:space="preserve">. </w:t>
      </w:r>
    </w:p>
    <w:p w14:paraId="788B42C1" w14:textId="6537A34C" w:rsidR="006F3838" w:rsidRPr="006F3838" w:rsidRDefault="006F3838" w:rsidP="00364F89">
      <w:pPr>
        <w:rPr>
          <w:rFonts w:asciiTheme="minorEastAsia" w:hAnsiTheme="minorEastAsia"/>
        </w:rPr>
      </w:pPr>
      <w:r>
        <w:rPr>
          <w:rFonts w:asciiTheme="minorEastAsia" w:hAnsiTheme="minorEastAsia"/>
        </w:rPr>
        <w:t>In this document, we will use a sample TSE file for generating test cases.</w:t>
      </w:r>
    </w:p>
    <w:p w14:paraId="26C0CE5E" w14:textId="77D01991" w:rsidR="007C60B8" w:rsidRPr="0005616D" w:rsidRDefault="00CF7E5B" w:rsidP="00982142">
      <w:pPr>
        <w:pStyle w:val="2"/>
        <w:spacing w:before="156"/>
        <w:rPr>
          <w:rFonts w:asciiTheme="minorEastAsia" w:eastAsiaTheme="minorEastAsia" w:hAnsiTheme="minorEastAsia"/>
          <w:color w:val="FF0000"/>
        </w:rPr>
      </w:pPr>
      <w:bookmarkStart w:id="18" w:name="_Toc101455714"/>
      <w:r>
        <w:rPr>
          <w:rFonts w:asciiTheme="minorEastAsia" w:eastAsiaTheme="minorEastAsia" w:hAnsiTheme="minorEastAsia"/>
          <w:color w:val="FF0000"/>
        </w:rPr>
        <w:t xml:space="preserve">Terminal </w:t>
      </w:r>
      <w:r w:rsidR="00982142" w:rsidRPr="00982142">
        <w:rPr>
          <w:rFonts w:asciiTheme="minorEastAsia" w:eastAsiaTheme="minorEastAsia" w:hAnsiTheme="minorEastAsia"/>
          <w:color w:val="FF0000"/>
        </w:rPr>
        <w:t>configuration</w:t>
      </w:r>
      <w:bookmarkEnd w:id="18"/>
    </w:p>
    <w:p w14:paraId="2C4C7B92" w14:textId="64E8CC98" w:rsidR="00CF7E5B" w:rsidRPr="0005616D" w:rsidRDefault="00A10049" w:rsidP="007C60B8">
      <w:pPr>
        <w:rPr>
          <w:rFonts w:asciiTheme="minorEastAsia" w:hAnsiTheme="minorEastAsia"/>
        </w:rPr>
      </w:pPr>
      <w:r>
        <w:rPr>
          <w:noProof/>
        </w:rPr>
        <w:drawing>
          <wp:inline distT="0" distB="0" distL="0" distR="0" wp14:anchorId="51FDDA0E" wp14:editId="43A6CFCE">
            <wp:extent cx="4248785" cy="3590247"/>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64044" cy="3603141"/>
                    </a:xfrm>
                    <a:prstGeom prst="rect">
                      <a:avLst/>
                    </a:prstGeom>
                  </pic:spPr>
                </pic:pic>
              </a:graphicData>
            </a:graphic>
          </wp:inline>
        </w:drawing>
      </w:r>
    </w:p>
    <w:p w14:paraId="6333C40B" w14:textId="6C817F38" w:rsidR="00116A6F" w:rsidRPr="0005616D" w:rsidRDefault="006C5406" w:rsidP="005A18C8">
      <w:pPr>
        <w:pStyle w:val="10"/>
        <w:rPr>
          <w:rFonts w:asciiTheme="minorEastAsia" w:hAnsiTheme="minorEastAsia"/>
          <w:color w:val="FF0000"/>
        </w:rPr>
      </w:pPr>
      <w:bookmarkStart w:id="19" w:name="_Toc101455715"/>
      <w:bookmarkEnd w:id="9"/>
      <w:bookmarkEnd w:id="10"/>
      <w:r>
        <w:rPr>
          <w:rFonts w:asciiTheme="minorEastAsia" w:hAnsiTheme="minorEastAsia"/>
          <w:color w:val="FF0000"/>
        </w:rPr>
        <w:lastRenderedPageBreak/>
        <w:t xml:space="preserve">2 </w:t>
      </w:r>
      <w:r w:rsidR="009E30D2">
        <w:rPr>
          <w:rFonts w:asciiTheme="minorEastAsia" w:hAnsiTheme="minorEastAsia" w:hint="eastAsia"/>
          <w:color w:val="FF0000"/>
        </w:rPr>
        <w:t>Terminal AID and CAPK configuration</w:t>
      </w:r>
      <w:bookmarkEnd w:id="19"/>
    </w:p>
    <w:p w14:paraId="151E52EA" w14:textId="28626A2C" w:rsidR="00781370" w:rsidRPr="00781370" w:rsidRDefault="009E30D2" w:rsidP="00781370">
      <w:pPr>
        <w:pStyle w:val="2"/>
        <w:spacing w:before="156"/>
        <w:rPr>
          <w:rFonts w:asciiTheme="minorEastAsia" w:eastAsiaTheme="minorEastAsia" w:hAnsiTheme="minorEastAsia"/>
          <w:color w:val="FF0000"/>
        </w:rPr>
      </w:pPr>
      <w:bookmarkStart w:id="20" w:name="_Toc101357030"/>
      <w:bookmarkStart w:id="21" w:name="_Toc101455716"/>
      <w:r>
        <w:rPr>
          <w:rFonts w:asciiTheme="minorEastAsia" w:eastAsiaTheme="minorEastAsia" w:hAnsiTheme="minorEastAsia"/>
          <w:color w:val="FF0000"/>
        </w:rPr>
        <w:t>AID</w:t>
      </w:r>
      <w:bookmarkEnd w:id="20"/>
      <w:bookmarkEnd w:id="21"/>
    </w:p>
    <w:p w14:paraId="5BB3E317" w14:textId="431ABE3B" w:rsidR="00F7104B" w:rsidRDefault="009E30D2" w:rsidP="00F7104B">
      <w:pPr>
        <w:rPr>
          <w:rFonts w:asciiTheme="minorEastAsia" w:hAnsiTheme="minorEastAsia"/>
        </w:rPr>
      </w:pPr>
      <w:r>
        <w:rPr>
          <w:rFonts w:asciiTheme="minorEastAsia" w:hAnsiTheme="minorEastAsia"/>
        </w:rPr>
        <w:t>AID list:</w:t>
      </w:r>
    </w:p>
    <w:p w14:paraId="52140D16" w14:textId="77777777" w:rsidR="006A7A88" w:rsidRDefault="006A7A88" w:rsidP="00F7104B">
      <w:pPr>
        <w:rPr>
          <w:rFonts w:asciiTheme="minorEastAsia" w:hAnsiTheme="minorEastAsia"/>
          <w:b/>
        </w:rPr>
      </w:pPr>
      <w:r w:rsidRPr="006A7A88">
        <w:rPr>
          <w:rFonts w:asciiTheme="minorEastAsia" w:hAnsiTheme="minorEastAsia"/>
          <w:b/>
        </w:rPr>
        <w:t>a00000002501</w:t>
      </w:r>
    </w:p>
    <w:p w14:paraId="3F82C5A3" w14:textId="6646DFCE" w:rsidR="009E30D2" w:rsidRDefault="009E30D2" w:rsidP="00F7104B">
      <w:pPr>
        <w:rPr>
          <w:rFonts w:asciiTheme="minorEastAsia" w:hAnsiTheme="minorEastAsia"/>
        </w:rPr>
      </w:pPr>
      <w:r>
        <w:rPr>
          <w:rFonts w:asciiTheme="minorEastAsia" w:hAnsiTheme="minorEastAsia" w:hint="eastAsia"/>
        </w:rPr>
        <w:t>AID detail for source code configuration:</w:t>
      </w:r>
    </w:p>
    <w:p w14:paraId="1B1048FF" w14:textId="1BBE7A7F" w:rsidR="006A7A88" w:rsidRPr="006A7A88" w:rsidRDefault="006A7A88" w:rsidP="006A7A88">
      <w:pPr>
        <w:rPr>
          <w:rFonts w:asciiTheme="minorEastAsia" w:hAnsiTheme="minorEastAsia"/>
        </w:rPr>
      </w:pPr>
      <w:r w:rsidRPr="006A7A88">
        <w:rPr>
          <w:rFonts w:asciiTheme="minorEastAsia" w:hAnsiTheme="minorEastAsia"/>
        </w:rPr>
        <w:t>{</w:t>
      </w:r>
    </w:p>
    <w:p w14:paraId="5ACD1AE1" w14:textId="756E1CBF"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ddol</w:t>
      </w:r>
      <w:proofErr w:type="spellEnd"/>
      <w:proofErr w:type="gramEnd"/>
      <w:r w:rsidRPr="006A7A88">
        <w:rPr>
          <w:rFonts w:asciiTheme="minorEastAsia" w:hAnsiTheme="minorEastAsia"/>
        </w:rPr>
        <w:t>": "9f3704",</w:t>
      </w:r>
    </w:p>
    <w:p w14:paraId="098D0514" w14:textId="1C51B796" w:rsidR="006A7A88" w:rsidRPr="006A7A88" w:rsidRDefault="006A7A88" w:rsidP="006A7A88">
      <w:pPr>
        <w:rPr>
          <w:rFonts w:asciiTheme="minorEastAsia" w:hAnsiTheme="minorEastAsia"/>
        </w:rPr>
      </w:pPr>
      <w:r w:rsidRPr="006A7A88">
        <w:rPr>
          <w:rFonts w:asciiTheme="minorEastAsia" w:hAnsiTheme="minorEastAsia"/>
        </w:rPr>
        <w:t>"</w:t>
      </w:r>
      <w:proofErr w:type="gramStart"/>
      <w:r w:rsidRPr="006A7A88">
        <w:rPr>
          <w:rFonts w:asciiTheme="minorEastAsia" w:hAnsiTheme="minorEastAsia"/>
        </w:rPr>
        <w:t>aid</w:t>
      </w:r>
      <w:proofErr w:type="gramEnd"/>
      <w:r w:rsidRPr="006A7A88">
        <w:rPr>
          <w:rFonts w:asciiTheme="minorEastAsia" w:hAnsiTheme="minorEastAsia"/>
        </w:rPr>
        <w:t>": "a00000002501",</w:t>
      </w:r>
    </w:p>
    <w:p w14:paraId="020893DB" w14:textId="05FCB410"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appVerNum</w:t>
      </w:r>
      <w:proofErr w:type="spellEnd"/>
      <w:proofErr w:type="gramEnd"/>
      <w:r w:rsidRPr="006A7A88">
        <w:rPr>
          <w:rFonts w:asciiTheme="minorEastAsia" w:hAnsiTheme="minorEastAsia"/>
        </w:rPr>
        <w:t>": "0001",</w:t>
      </w:r>
    </w:p>
    <w:p w14:paraId="1E1CE5E5" w14:textId="4A9470A0"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asi</w:t>
      </w:r>
      <w:proofErr w:type="spellEnd"/>
      <w:proofErr w:type="gramEnd"/>
      <w:r w:rsidRPr="006A7A88">
        <w:rPr>
          <w:rFonts w:asciiTheme="minorEastAsia" w:hAnsiTheme="minorEastAsia"/>
        </w:rPr>
        <w:t>": 0,</w:t>
      </w:r>
    </w:p>
    <w:p w14:paraId="55AC318C" w14:textId="3BB18769"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contactlessCvmLimit</w:t>
      </w:r>
      <w:proofErr w:type="spellEnd"/>
      <w:proofErr w:type="gramEnd"/>
      <w:r w:rsidRPr="006A7A88">
        <w:rPr>
          <w:rFonts w:asciiTheme="minorEastAsia" w:hAnsiTheme="minorEastAsia"/>
        </w:rPr>
        <w:t>": 1000,</w:t>
      </w:r>
    </w:p>
    <w:p w14:paraId="49F5B0E9" w14:textId="24A4A675"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contactlessFloorLimit</w:t>
      </w:r>
      <w:proofErr w:type="spellEnd"/>
      <w:proofErr w:type="gramEnd"/>
      <w:r w:rsidRPr="006A7A88">
        <w:rPr>
          <w:rFonts w:asciiTheme="minorEastAsia" w:hAnsiTheme="minorEastAsia"/>
        </w:rPr>
        <w:t>": 1200,</w:t>
      </w:r>
    </w:p>
    <w:p w14:paraId="7190A771" w14:textId="5B928BC7"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contactlessTransLimit</w:t>
      </w:r>
      <w:proofErr w:type="spellEnd"/>
      <w:proofErr w:type="gramEnd"/>
      <w:r w:rsidRPr="006A7A88">
        <w:rPr>
          <w:rFonts w:asciiTheme="minorEastAsia" w:hAnsiTheme="minorEastAsia"/>
        </w:rPr>
        <w:t>": 1500,</w:t>
      </w:r>
    </w:p>
    <w:p w14:paraId="5574A138" w14:textId="200930C1"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floorLimit</w:t>
      </w:r>
      <w:proofErr w:type="spellEnd"/>
      <w:proofErr w:type="gramEnd"/>
      <w:r w:rsidRPr="006A7A88">
        <w:rPr>
          <w:rFonts w:asciiTheme="minorEastAsia" w:hAnsiTheme="minorEastAsia"/>
        </w:rPr>
        <w:t>": 0,</w:t>
      </w:r>
    </w:p>
    <w:p w14:paraId="7659D541" w14:textId="1BA01F54"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maxTargetPercent</w:t>
      </w:r>
      <w:proofErr w:type="spellEnd"/>
      <w:proofErr w:type="gramEnd"/>
      <w:r w:rsidRPr="006A7A88">
        <w:rPr>
          <w:rFonts w:asciiTheme="minorEastAsia" w:hAnsiTheme="minorEastAsia"/>
        </w:rPr>
        <w:t>": 99,</w:t>
      </w:r>
    </w:p>
    <w:p w14:paraId="6F571EBD" w14:textId="68DE8A5E"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onlinePinCap</w:t>
      </w:r>
      <w:proofErr w:type="spellEnd"/>
      <w:proofErr w:type="gramEnd"/>
      <w:r w:rsidRPr="006A7A88">
        <w:rPr>
          <w:rFonts w:asciiTheme="minorEastAsia" w:hAnsiTheme="minorEastAsia"/>
        </w:rPr>
        <w:t>": 1,</w:t>
      </w:r>
    </w:p>
    <w:p w14:paraId="7C4329E0" w14:textId="3C6F2279"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tacDefault</w:t>
      </w:r>
      <w:proofErr w:type="spellEnd"/>
      <w:proofErr w:type="gramEnd"/>
      <w:r w:rsidRPr="006A7A88">
        <w:rPr>
          <w:rFonts w:asciiTheme="minorEastAsia" w:hAnsiTheme="minorEastAsia"/>
        </w:rPr>
        <w:t>": "DC50FC9800",</w:t>
      </w:r>
    </w:p>
    <w:p w14:paraId="37AA61E6" w14:textId="0E8A4C22"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tacDenial</w:t>
      </w:r>
      <w:proofErr w:type="spellEnd"/>
      <w:proofErr w:type="gramEnd"/>
      <w:r w:rsidRPr="006A7A88">
        <w:rPr>
          <w:rFonts w:asciiTheme="minorEastAsia" w:hAnsiTheme="minorEastAsia"/>
        </w:rPr>
        <w:t>": "0010000000",</w:t>
      </w:r>
    </w:p>
    <w:p w14:paraId="1E7A8135" w14:textId="6A977576"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tacOnline</w:t>
      </w:r>
      <w:proofErr w:type="spellEnd"/>
      <w:proofErr w:type="gramEnd"/>
      <w:r w:rsidRPr="006A7A88">
        <w:rPr>
          <w:rFonts w:asciiTheme="minorEastAsia" w:hAnsiTheme="minorEastAsia"/>
        </w:rPr>
        <w:t>": "DE00FC9800",</w:t>
      </w:r>
    </w:p>
    <w:p w14:paraId="5CBBA120" w14:textId="4F822A26"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targetPercent</w:t>
      </w:r>
      <w:proofErr w:type="spellEnd"/>
      <w:proofErr w:type="gramEnd"/>
      <w:r w:rsidRPr="006A7A88">
        <w:rPr>
          <w:rFonts w:asciiTheme="minorEastAsia" w:hAnsiTheme="minorEastAsia"/>
        </w:rPr>
        <w:t>": 99,</w:t>
      </w:r>
    </w:p>
    <w:p w14:paraId="25211E6B" w14:textId="4F97DE6D" w:rsidR="006A7A88" w:rsidRPr="006A7A88" w:rsidRDefault="006A7A88" w:rsidP="006A7A88">
      <w:pPr>
        <w:rPr>
          <w:rFonts w:asciiTheme="minorEastAsia" w:hAnsiTheme="minorEastAsia"/>
        </w:rPr>
      </w:pPr>
      <w:r w:rsidRPr="006A7A88">
        <w:rPr>
          <w:rFonts w:asciiTheme="minorEastAsia" w:hAnsiTheme="minorEastAsia"/>
        </w:rPr>
        <w:lastRenderedPageBreak/>
        <w:t>"</w:t>
      </w:r>
      <w:proofErr w:type="gramStart"/>
      <w:r w:rsidRPr="006A7A88">
        <w:rPr>
          <w:rFonts w:asciiTheme="minorEastAsia" w:hAnsiTheme="minorEastAsia"/>
        </w:rPr>
        <w:t>threshold</w:t>
      </w:r>
      <w:proofErr w:type="gramEnd"/>
      <w:r w:rsidRPr="006A7A88">
        <w:rPr>
          <w:rFonts w:asciiTheme="minorEastAsia" w:hAnsiTheme="minorEastAsia"/>
        </w:rPr>
        <w:t>": 0,</w:t>
      </w:r>
    </w:p>
    <w:p w14:paraId="0298C7E4" w14:textId="103CE7A6" w:rsidR="006A7A88" w:rsidRPr="006A7A88" w:rsidRDefault="006A7A88" w:rsidP="006A7A88">
      <w:pPr>
        <w:rPr>
          <w:rFonts w:asciiTheme="minorEastAsia" w:hAnsiTheme="minorEastAsia"/>
        </w:rPr>
      </w:pPr>
      <w:r w:rsidRPr="006A7A88">
        <w:rPr>
          <w:rFonts w:asciiTheme="minorEastAsia" w:hAnsiTheme="minorEastAsia"/>
        </w:rPr>
        <w:t>"</w:t>
      </w:r>
      <w:proofErr w:type="spellStart"/>
      <w:proofErr w:type="gramStart"/>
      <w:r w:rsidRPr="006A7A88">
        <w:rPr>
          <w:rFonts w:asciiTheme="minorEastAsia" w:hAnsiTheme="minorEastAsia"/>
        </w:rPr>
        <w:t>transLimit</w:t>
      </w:r>
      <w:proofErr w:type="spellEnd"/>
      <w:proofErr w:type="gramEnd"/>
      <w:r w:rsidRPr="006A7A88">
        <w:rPr>
          <w:rFonts w:asciiTheme="minorEastAsia" w:hAnsiTheme="minorEastAsia"/>
        </w:rPr>
        <w:t>": 4000</w:t>
      </w:r>
    </w:p>
    <w:p w14:paraId="65199C51" w14:textId="3A392136" w:rsidR="006A7A88" w:rsidRPr="006A7A88" w:rsidRDefault="006A7A88" w:rsidP="006A7A88">
      <w:pPr>
        <w:rPr>
          <w:rFonts w:asciiTheme="minorEastAsia" w:hAnsiTheme="minorEastAsia"/>
        </w:rPr>
      </w:pPr>
      <w:r w:rsidRPr="006A7A88">
        <w:rPr>
          <w:rFonts w:asciiTheme="minorEastAsia" w:hAnsiTheme="minorEastAsia"/>
        </w:rPr>
        <w:t>}</w:t>
      </w:r>
    </w:p>
    <w:p w14:paraId="63085669" w14:textId="3C8FF296" w:rsidR="003941C2" w:rsidRDefault="003941C2" w:rsidP="004C1856">
      <w:pPr>
        <w:pStyle w:val="2"/>
        <w:spacing w:before="156"/>
        <w:rPr>
          <w:rFonts w:asciiTheme="minorEastAsia" w:eastAsiaTheme="minorEastAsia" w:hAnsiTheme="minorEastAsia"/>
          <w:color w:val="FF0000"/>
        </w:rPr>
      </w:pPr>
      <w:bookmarkStart w:id="22" w:name="_Toc101357031"/>
      <w:bookmarkStart w:id="23" w:name="_Toc101455717"/>
      <w:r w:rsidRPr="003941C2">
        <w:rPr>
          <w:rFonts w:asciiTheme="minorEastAsia" w:eastAsiaTheme="minorEastAsia" w:hAnsiTheme="minorEastAsia"/>
          <w:color w:val="FF0000"/>
        </w:rPr>
        <w:t>CAPK</w:t>
      </w:r>
      <w:bookmarkEnd w:id="22"/>
      <w:bookmarkEnd w:id="23"/>
    </w:p>
    <w:p w14:paraId="2957DEC6" w14:textId="77777777" w:rsidR="00C11ED8" w:rsidRDefault="00C11ED8" w:rsidP="00C11ED8">
      <w:r>
        <w:t>{</w:t>
      </w:r>
    </w:p>
    <w:p w14:paraId="2B0A1298" w14:textId="77777777" w:rsidR="00C11ED8" w:rsidRDefault="00C11ED8" w:rsidP="00C11ED8">
      <w:r>
        <w:t xml:space="preserve">  "</w:t>
      </w:r>
      <w:proofErr w:type="spellStart"/>
      <w:proofErr w:type="gramStart"/>
      <w:r>
        <w:t>arithInd</w:t>
      </w:r>
      <w:proofErr w:type="spellEnd"/>
      <w:proofErr w:type="gramEnd"/>
      <w:r>
        <w:t>": 1,</w:t>
      </w:r>
    </w:p>
    <w:p w14:paraId="3C7821B1" w14:textId="77777777" w:rsidR="00C11ED8" w:rsidRDefault="00C11ED8" w:rsidP="00C11ED8">
      <w:r>
        <w:t xml:space="preserve">  "</w:t>
      </w:r>
      <w:proofErr w:type="spellStart"/>
      <w:proofErr w:type="gramStart"/>
      <w:r>
        <w:t>capkIdx</w:t>
      </w:r>
      <w:proofErr w:type="spellEnd"/>
      <w:proofErr w:type="gramEnd"/>
      <w:r>
        <w:t>": 14,</w:t>
      </w:r>
    </w:p>
    <w:p w14:paraId="67B16049" w14:textId="77777777" w:rsidR="00C11ED8" w:rsidRDefault="00C11ED8" w:rsidP="00C11ED8">
      <w:r>
        <w:t xml:space="preserve">  "</w:t>
      </w:r>
      <w:proofErr w:type="spellStart"/>
      <w:proofErr w:type="gramStart"/>
      <w:r>
        <w:t>checkSum</w:t>
      </w:r>
      <w:proofErr w:type="spellEnd"/>
      <w:proofErr w:type="gramEnd"/>
      <w:r>
        <w:t>": "a7266abae64b42a3668851191d49856e17f8fbcd",</w:t>
      </w:r>
    </w:p>
    <w:p w14:paraId="1AC7BA52" w14:textId="77777777" w:rsidR="00C11ED8" w:rsidRDefault="00C11ED8" w:rsidP="00C11ED8">
      <w:r>
        <w:t xml:space="preserve">  "</w:t>
      </w:r>
      <w:proofErr w:type="spellStart"/>
      <w:proofErr w:type="gramStart"/>
      <w:r>
        <w:t>expireDate</w:t>
      </w:r>
      <w:proofErr w:type="spellEnd"/>
      <w:proofErr w:type="gramEnd"/>
      <w:r>
        <w:t>": "20201231",</w:t>
      </w:r>
    </w:p>
    <w:p w14:paraId="7B43A18B" w14:textId="77777777" w:rsidR="00C11ED8" w:rsidRDefault="00C11ED8" w:rsidP="00C11ED8">
      <w:r>
        <w:t xml:space="preserve">  "</w:t>
      </w:r>
      <w:proofErr w:type="gramStart"/>
      <w:r>
        <w:t>exponent</w:t>
      </w:r>
      <w:proofErr w:type="gramEnd"/>
      <w:r>
        <w:t>": "03",</w:t>
      </w:r>
    </w:p>
    <w:p w14:paraId="6C9955D1" w14:textId="77777777" w:rsidR="00C11ED8" w:rsidRDefault="00C11ED8" w:rsidP="00C11ED8">
      <w:r>
        <w:t xml:space="preserve">  "</w:t>
      </w:r>
      <w:proofErr w:type="spellStart"/>
      <w:proofErr w:type="gramStart"/>
      <w:r>
        <w:t>hashInd</w:t>
      </w:r>
      <w:proofErr w:type="spellEnd"/>
      <w:proofErr w:type="gramEnd"/>
      <w:r>
        <w:t>": 1,</w:t>
      </w:r>
    </w:p>
    <w:p w14:paraId="517E2ABC" w14:textId="77777777" w:rsidR="00C11ED8" w:rsidRDefault="00C11ED8" w:rsidP="00C11ED8">
      <w:r>
        <w:t xml:space="preserve">  "modulus": "aa94a8c6dad24f9ba56a27c09b01020819568b81a026be9fd0a3416ca9a71166ed5084ed91ced47dd457db7e6cbcd53e560bc5df48abc380993b6d549f5196cfa77dfb20a0296188e969a2772e8c4141665f8bb2516ba2c7b5fc91f8da04e8d512eb0f6411516fb86fc021ce7e969da94d33937909a53a57f907c40c22009da7532cb3be509ae173b39ad6a01ba5bb85",</w:t>
      </w:r>
    </w:p>
    <w:p w14:paraId="703A5938" w14:textId="77777777" w:rsidR="00C11ED8" w:rsidRDefault="00C11ED8" w:rsidP="00C11ED8">
      <w:r>
        <w:t xml:space="preserve">  "</w:t>
      </w:r>
      <w:proofErr w:type="gramStart"/>
      <w:r>
        <w:t>rid</w:t>
      </w:r>
      <w:proofErr w:type="gramEnd"/>
      <w:r>
        <w:t>": "a000000025"</w:t>
      </w:r>
    </w:p>
    <w:p w14:paraId="097D9AE7" w14:textId="77777777" w:rsidR="00C11ED8" w:rsidRDefault="00C11ED8" w:rsidP="00C11ED8">
      <w:r>
        <w:t>}, {</w:t>
      </w:r>
    </w:p>
    <w:p w14:paraId="32AC5694" w14:textId="77777777" w:rsidR="00C11ED8" w:rsidRDefault="00C11ED8" w:rsidP="00C11ED8">
      <w:r>
        <w:t xml:space="preserve">  "</w:t>
      </w:r>
      <w:proofErr w:type="spellStart"/>
      <w:proofErr w:type="gramStart"/>
      <w:r>
        <w:t>arithInd</w:t>
      </w:r>
      <w:proofErr w:type="spellEnd"/>
      <w:proofErr w:type="gramEnd"/>
      <w:r>
        <w:t>": 1,</w:t>
      </w:r>
    </w:p>
    <w:p w14:paraId="18822A42" w14:textId="77777777" w:rsidR="00C11ED8" w:rsidRDefault="00C11ED8" w:rsidP="00C11ED8">
      <w:r>
        <w:t xml:space="preserve">  "</w:t>
      </w:r>
      <w:proofErr w:type="spellStart"/>
      <w:proofErr w:type="gramStart"/>
      <w:r>
        <w:t>capkIdx</w:t>
      </w:r>
      <w:proofErr w:type="spellEnd"/>
      <w:proofErr w:type="gramEnd"/>
      <w:r>
        <w:t>": 3,</w:t>
      </w:r>
    </w:p>
    <w:p w14:paraId="549BEC2F" w14:textId="77777777" w:rsidR="00C11ED8" w:rsidRDefault="00C11ED8" w:rsidP="00C11ED8">
      <w:r>
        <w:t xml:space="preserve">  "</w:t>
      </w:r>
      <w:proofErr w:type="spellStart"/>
      <w:proofErr w:type="gramStart"/>
      <w:r>
        <w:t>checkSum</w:t>
      </w:r>
      <w:proofErr w:type="spellEnd"/>
      <w:proofErr w:type="gramEnd"/>
      <w:r>
        <w:t>": "8708a3e3bbc1bb0be73ebd8d19d4e5d20166bf6c",</w:t>
      </w:r>
    </w:p>
    <w:p w14:paraId="7CC0A87A" w14:textId="77777777" w:rsidR="00C11ED8" w:rsidRDefault="00C11ED8" w:rsidP="00C11ED8">
      <w:r>
        <w:t xml:space="preserve">  "</w:t>
      </w:r>
      <w:proofErr w:type="spellStart"/>
      <w:proofErr w:type="gramStart"/>
      <w:r>
        <w:t>expireDate</w:t>
      </w:r>
      <w:proofErr w:type="spellEnd"/>
      <w:proofErr w:type="gramEnd"/>
      <w:r>
        <w:t>": "20201231",</w:t>
      </w:r>
    </w:p>
    <w:p w14:paraId="060C559F" w14:textId="77777777" w:rsidR="00C11ED8" w:rsidRDefault="00C11ED8" w:rsidP="00C11ED8">
      <w:r>
        <w:t xml:space="preserve">  "</w:t>
      </w:r>
      <w:proofErr w:type="gramStart"/>
      <w:r>
        <w:t>exponent</w:t>
      </w:r>
      <w:proofErr w:type="gramEnd"/>
      <w:r>
        <w:t>": "03",</w:t>
      </w:r>
    </w:p>
    <w:p w14:paraId="223D6DA2" w14:textId="77777777" w:rsidR="00C11ED8" w:rsidRDefault="00C11ED8" w:rsidP="00C11ED8">
      <w:r>
        <w:t xml:space="preserve">  "</w:t>
      </w:r>
      <w:proofErr w:type="spellStart"/>
      <w:proofErr w:type="gramStart"/>
      <w:r>
        <w:t>hashInd</w:t>
      </w:r>
      <w:proofErr w:type="spellEnd"/>
      <w:proofErr w:type="gramEnd"/>
      <w:r>
        <w:t>": 1,</w:t>
      </w:r>
    </w:p>
    <w:p w14:paraId="29A3B486" w14:textId="77777777" w:rsidR="00C11ED8" w:rsidRDefault="00C11ED8" w:rsidP="00C11ED8">
      <w:r>
        <w:lastRenderedPageBreak/>
        <w:t xml:space="preserve">  "modulus": "b0c2c6e2a6386933cd17c239496bf48c57e389164f2a96bff133439ae8a77b20498bd4dc6959ab0c2d05d0723af3668901937b674e5a2fa92ddd5e78ea9d75d79620173cc269b35f463b3d4aaff2794f92e6c7a3fb95325d8ab95960c3066be548087bcb6ce12688144a8b4a66228ae4659c634c99e36011584c095082a3a3e3",</w:t>
      </w:r>
    </w:p>
    <w:p w14:paraId="085135E6" w14:textId="77777777" w:rsidR="00C11ED8" w:rsidRDefault="00C11ED8" w:rsidP="00C11ED8">
      <w:r>
        <w:t xml:space="preserve">  "</w:t>
      </w:r>
      <w:proofErr w:type="gramStart"/>
      <w:r>
        <w:t>rid</w:t>
      </w:r>
      <w:proofErr w:type="gramEnd"/>
      <w:r>
        <w:t>": "a000000025"</w:t>
      </w:r>
    </w:p>
    <w:p w14:paraId="2E8D7B64" w14:textId="77777777" w:rsidR="00C11ED8" w:rsidRDefault="00C11ED8" w:rsidP="00C11ED8">
      <w:r>
        <w:t>}, {</w:t>
      </w:r>
    </w:p>
    <w:p w14:paraId="04C38612" w14:textId="77777777" w:rsidR="00C11ED8" w:rsidRDefault="00C11ED8" w:rsidP="00C11ED8">
      <w:r>
        <w:t xml:space="preserve">  "</w:t>
      </w:r>
      <w:proofErr w:type="spellStart"/>
      <w:proofErr w:type="gramStart"/>
      <w:r>
        <w:t>arithInd</w:t>
      </w:r>
      <w:proofErr w:type="spellEnd"/>
      <w:proofErr w:type="gramEnd"/>
      <w:r>
        <w:t>": 1,</w:t>
      </w:r>
    </w:p>
    <w:p w14:paraId="5BFB12BD" w14:textId="77777777" w:rsidR="00C11ED8" w:rsidRDefault="00C11ED8" w:rsidP="00C11ED8">
      <w:r>
        <w:t xml:space="preserve">  "</w:t>
      </w:r>
      <w:proofErr w:type="spellStart"/>
      <w:proofErr w:type="gramStart"/>
      <w:r>
        <w:t>capkIdx</w:t>
      </w:r>
      <w:proofErr w:type="spellEnd"/>
      <w:proofErr w:type="gramEnd"/>
      <w:r>
        <w:t>": 15,</w:t>
      </w:r>
    </w:p>
    <w:p w14:paraId="4A0AD153" w14:textId="77777777" w:rsidR="00C11ED8" w:rsidRDefault="00C11ED8" w:rsidP="00C11ED8">
      <w:r>
        <w:t xml:space="preserve">  "</w:t>
      </w:r>
      <w:proofErr w:type="spellStart"/>
      <w:proofErr w:type="gramStart"/>
      <w:r>
        <w:t>checkSum</w:t>
      </w:r>
      <w:proofErr w:type="spellEnd"/>
      <w:proofErr w:type="gramEnd"/>
      <w:r>
        <w:t>": "a73472b3ab557493a9bc2179cc8014053b12bab4",</w:t>
      </w:r>
    </w:p>
    <w:p w14:paraId="1C0D2FE0" w14:textId="77777777" w:rsidR="00C11ED8" w:rsidRDefault="00C11ED8" w:rsidP="00C11ED8">
      <w:r>
        <w:t xml:space="preserve">  "</w:t>
      </w:r>
      <w:proofErr w:type="spellStart"/>
      <w:proofErr w:type="gramStart"/>
      <w:r>
        <w:t>expireDate</w:t>
      </w:r>
      <w:proofErr w:type="spellEnd"/>
      <w:proofErr w:type="gramEnd"/>
      <w:r>
        <w:t>": "20201231",</w:t>
      </w:r>
    </w:p>
    <w:p w14:paraId="40F26C3B" w14:textId="77777777" w:rsidR="00C11ED8" w:rsidRDefault="00C11ED8" w:rsidP="00C11ED8">
      <w:r>
        <w:t xml:space="preserve">  "</w:t>
      </w:r>
      <w:proofErr w:type="gramStart"/>
      <w:r>
        <w:t>exponent</w:t>
      </w:r>
      <w:proofErr w:type="gramEnd"/>
      <w:r>
        <w:t>": "03",</w:t>
      </w:r>
    </w:p>
    <w:p w14:paraId="2F2EF4B1" w14:textId="77777777" w:rsidR="00C11ED8" w:rsidRDefault="00C11ED8" w:rsidP="00C11ED8">
      <w:r>
        <w:t xml:space="preserve">  "</w:t>
      </w:r>
      <w:proofErr w:type="spellStart"/>
      <w:proofErr w:type="gramStart"/>
      <w:r>
        <w:t>hashInd</w:t>
      </w:r>
      <w:proofErr w:type="spellEnd"/>
      <w:proofErr w:type="gramEnd"/>
      <w:r>
        <w:t>": 1,</w:t>
      </w:r>
    </w:p>
    <w:p w14:paraId="376DFB4D" w14:textId="77777777" w:rsidR="00C11ED8" w:rsidRDefault="00C11ED8" w:rsidP="00C11ED8">
      <w:r>
        <w:t xml:space="preserve">  "modulus": "c8d5ac27a5e1fb89978c7c6479af993ab3800eb243996fbb2ae26b67b23ac482c4b746005a51afa7d2d83e894f591a2357b30f85b85627ff15da12290f70f05766552ba11ad34b7109fa49de29dcb0109670875a17ea95549e92347b948aa1f045756de56b707e3863e59a6cbe99c1272ef65fb66cbb4cff070f36029dd76218b21242645b51ca752af37e70be1a84ff31079dc0048e928883ec4fadd497a719385c2bbbebc5a66aa5e5655d18034ec5",</w:t>
      </w:r>
    </w:p>
    <w:p w14:paraId="114E7A03" w14:textId="77777777" w:rsidR="00C11ED8" w:rsidRDefault="00C11ED8" w:rsidP="00C11ED8">
      <w:r>
        <w:t xml:space="preserve">  "</w:t>
      </w:r>
      <w:proofErr w:type="gramStart"/>
      <w:r>
        <w:t>rid</w:t>
      </w:r>
      <w:proofErr w:type="gramEnd"/>
      <w:r>
        <w:t>": "a000000025"</w:t>
      </w:r>
    </w:p>
    <w:p w14:paraId="0AAB920B" w14:textId="77777777" w:rsidR="00C11ED8" w:rsidRDefault="00C11ED8" w:rsidP="00C11ED8">
      <w:r>
        <w:t>}, {</w:t>
      </w:r>
    </w:p>
    <w:p w14:paraId="730E7860" w14:textId="77777777" w:rsidR="00C11ED8" w:rsidRDefault="00C11ED8" w:rsidP="00C11ED8">
      <w:r>
        <w:t xml:space="preserve">  "</w:t>
      </w:r>
      <w:proofErr w:type="spellStart"/>
      <w:proofErr w:type="gramStart"/>
      <w:r>
        <w:t>arithInd</w:t>
      </w:r>
      <w:proofErr w:type="spellEnd"/>
      <w:proofErr w:type="gramEnd"/>
      <w:r>
        <w:t>": 1,</w:t>
      </w:r>
    </w:p>
    <w:p w14:paraId="0D2CE68D" w14:textId="77777777" w:rsidR="00C11ED8" w:rsidRDefault="00C11ED8" w:rsidP="00C11ED8">
      <w:r>
        <w:t xml:space="preserve">  "</w:t>
      </w:r>
      <w:proofErr w:type="spellStart"/>
      <w:proofErr w:type="gramStart"/>
      <w:r>
        <w:t>capkIdx</w:t>
      </w:r>
      <w:proofErr w:type="spellEnd"/>
      <w:proofErr w:type="gramEnd"/>
      <w:r>
        <w:t>": 16,</w:t>
      </w:r>
    </w:p>
    <w:p w14:paraId="0E956373" w14:textId="77777777" w:rsidR="00C11ED8" w:rsidRDefault="00C11ED8" w:rsidP="00C11ED8">
      <w:r>
        <w:t xml:space="preserve">  "</w:t>
      </w:r>
      <w:proofErr w:type="spellStart"/>
      <w:proofErr w:type="gramStart"/>
      <w:r>
        <w:t>checkSum</w:t>
      </w:r>
      <w:proofErr w:type="spellEnd"/>
      <w:proofErr w:type="gramEnd"/>
      <w:r>
        <w:t>": "c729cf2fd262394abc4cc173506502446aa9b9fd",</w:t>
      </w:r>
    </w:p>
    <w:p w14:paraId="1414FD69" w14:textId="77777777" w:rsidR="00C11ED8" w:rsidRDefault="00C11ED8" w:rsidP="00C11ED8">
      <w:r>
        <w:t xml:space="preserve">  "</w:t>
      </w:r>
      <w:proofErr w:type="spellStart"/>
      <w:proofErr w:type="gramStart"/>
      <w:r>
        <w:t>expireDate</w:t>
      </w:r>
      <w:proofErr w:type="spellEnd"/>
      <w:proofErr w:type="gramEnd"/>
      <w:r>
        <w:t>": "20201231",</w:t>
      </w:r>
    </w:p>
    <w:p w14:paraId="044A5554" w14:textId="77777777" w:rsidR="00C11ED8" w:rsidRDefault="00C11ED8" w:rsidP="00C11ED8">
      <w:r>
        <w:t xml:space="preserve">  "</w:t>
      </w:r>
      <w:proofErr w:type="gramStart"/>
      <w:r>
        <w:t>exponent</w:t>
      </w:r>
      <w:proofErr w:type="gramEnd"/>
      <w:r>
        <w:t>": "03",</w:t>
      </w:r>
    </w:p>
    <w:p w14:paraId="32B82320" w14:textId="77777777" w:rsidR="00C11ED8" w:rsidRDefault="00C11ED8" w:rsidP="00C11ED8">
      <w:r>
        <w:t xml:space="preserve">  "</w:t>
      </w:r>
      <w:proofErr w:type="spellStart"/>
      <w:proofErr w:type="gramStart"/>
      <w:r>
        <w:t>hashInd</w:t>
      </w:r>
      <w:proofErr w:type="spellEnd"/>
      <w:proofErr w:type="gramEnd"/>
      <w:r>
        <w:t>": 1,</w:t>
      </w:r>
    </w:p>
    <w:p w14:paraId="5D285186" w14:textId="77777777" w:rsidR="00C11ED8" w:rsidRDefault="00C11ED8" w:rsidP="00C11ED8">
      <w:r>
        <w:lastRenderedPageBreak/>
        <w:t xml:space="preserve">  "modulus": "cf98dfedb3d3727965ee7797723355e0751c81d2d3df4d18ebab9fb9d49f38c8c4a826b99dc9dea3f01043d4bf22ac3550e2962a59639b1332156422f788b9c16d40135efd1ba94147750575e636b6ebc618734c91c1d1bf3edc2a46a43901668e0ffc136774080e888044f6a1e65dc9aaa8928dacbeb0db55ea3514686c6a732cef55ee27cf877f110652694a0e3484c855d882ae191674e25c296205bbb599455176fdd7bbc549f27ba5fe35336f7e29e68d783973199436633c67ee5a680f05160ed12d1665ec83d1997f10fd05bbdbf9433e8f797aee3e9f02a34228ace927abe62b8b9281ad08d3df5c7379685045d7ba5fcde58637",</w:t>
      </w:r>
    </w:p>
    <w:p w14:paraId="6ECC65C8" w14:textId="77777777" w:rsidR="00C11ED8" w:rsidRDefault="00C11ED8" w:rsidP="00C11ED8">
      <w:r>
        <w:t xml:space="preserve">  "</w:t>
      </w:r>
      <w:proofErr w:type="gramStart"/>
      <w:r>
        <w:t>rid</w:t>
      </w:r>
      <w:proofErr w:type="gramEnd"/>
      <w:r>
        <w:t>": "a000000025"</w:t>
      </w:r>
    </w:p>
    <w:p w14:paraId="32699D46" w14:textId="77777777" w:rsidR="00C11ED8" w:rsidRDefault="00C11ED8" w:rsidP="00C11ED8">
      <w:r>
        <w:t>}, {</w:t>
      </w:r>
    </w:p>
    <w:p w14:paraId="18C34466" w14:textId="77777777" w:rsidR="00C11ED8" w:rsidRDefault="00C11ED8" w:rsidP="00C11ED8">
      <w:r>
        <w:t xml:space="preserve">  "</w:t>
      </w:r>
      <w:proofErr w:type="spellStart"/>
      <w:proofErr w:type="gramStart"/>
      <w:r>
        <w:t>arithInd</w:t>
      </w:r>
      <w:proofErr w:type="spellEnd"/>
      <w:proofErr w:type="gramEnd"/>
      <w:r>
        <w:t>": 1,</w:t>
      </w:r>
    </w:p>
    <w:p w14:paraId="1623B8DA" w14:textId="77777777" w:rsidR="00C11ED8" w:rsidRDefault="00C11ED8" w:rsidP="00C11ED8">
      <w:r>
        <w:t xml:space="preserve">  "</w:t>
      </w:r>
      <w:proofErr w:type="spellStart"/>
      <w:proofErr w:type="gramStart"/>
      <w:r>
        <w:t>capkIdx</w:t>
      </w:r>
      <w:proofErr w:type="spellEnd"/>
      <w:proofErr w:type="gramEnd"/>
      <w:r>
        <w:t>": 4,</w:t>
      </w:r>
    </w:p>
    <w:p w14:paraId="737734B8" w14:textId="77777777" w:rsidR="00C11ED8" w:rsidRDefault="00C11ED8" w:rsidP="00C11ED8">
      <w:r>
        <w:t xml:space="preserve">  "</w:t>
      </w:r>
      <w:proofErr w:type="spellStart"/>
      <w:proofErr w:type="gramStart"/>
      <w:r>
        <w:t>checkSum</w:t>
      </w:r>
      <w:proofErr w:type="spellEnd"/>
      <w:proofErr w:type="gramEnd"/>
      <w:r>
        <w:t>": "fdd7139ec7e0c33167fd61ad3cadbd68d66e91c5",</w:t>
      </w:r>
    </w:p>
    <w:p w14:paraId="3F2E7985" w14:textId="77777777" w:rsidR="00C11ED8" w:rsidRDefault="00C11ED8" w:rsidP="00C11ED8">
      <w:r>
        <w:t xml:space="preserve">  "</w:t>
      </w:r>
      <w:proofErr w:type="spellStart"/>
      <w:proofErr w:type="gramStart"/>
      <w:r>
        <w:t>expireDate</w:t>
      </w:r>
      <w:proofErr w:type="spellEnd"/>
      <w:proofErr w:type="gramEnd"/>
      <w:r>
        <w:t>": "20201231",</w:t>
      </w:r>
    </w:p>
    <w:p w14:paraId="74F8B4C3" w14:textId="77777777" w:rsidR="00C11ED8" w:rsidRDefault="00C11ED8" w:rsidP="00C11ED8">
      <w:r>
        <w:t xml:space="preserve">  "</w:t>
      </w:r>
      <w:proofErr w:type="gramStart"/>
      <w:r>
        <w:t>exponent</w:t>
      </w:r>
      <w:proofErr w:type="gramEnd"/>
      <w:r>
        <w:t>": "03",</w:t>
      </w:r>
    </w:p>
    <w:p w14:paraId="043B87B1" w14:textId="77777777" w:rsidR="00C11ED8" w:rsidRDefault="00C11ED8" w:rsidP="00C11ED8">
      <w:r>
        <w:t xml:space="preserve">  "</w:t>
      </w:r>
      <w:proofErr w:type="spellStart"/>
      <w:proofErr w:type="gramStart"/>
      <w:r>
        <w:t>hashInd</w:t>
      </w:r>
      <w:proofErr w:type="spellEnd"/>
      <w:proofErr w:type="gramEnd"/>
      <w:r>
        <w:t>": 1,</w:t>
      </w:r>
    </w:p>
    <w:p w14:paraId="7AD145AC" w14:textId="77777777" w:rsidR="00C11ED8" w:rsidRDefault="00C11ED8" w:rsidP="00C11ED8">
      <w:r>
        <w:t xml:space="preserve">  "</w:t>
      </w:r>
      <w:proofErr w:type="gramStart"/>
      <w:r>
        <w:t>modulus</w:t>
      </w:r>
      <w:proofErr w:type="gramEnd"/>
      <w:r>
        <w:t>": "d0f543f03f2517133ef2ba4a1104486758630dcfe3a883c77b4e4844e39a9bd6360d23e6644e1e071f196ddf2e4a68b4a3d93d14268d7240f6a14f0d714c17827d279d192e88931af7300727ae9da80a3f0e366aeba61778171737989e1ee309",</w:t>
      </w:r>
    </w:p>
    <w:p w14:paraId="496AD66A" w14:textId="77777777" w:rsidR="00C11ED8" w:rsidRDefault="00C11ED8" w:rsidP="00C11ED8">
      <w:r>
        <w:t xml:space="preserve">  "</w:t>
      </w:r>
      <w:proofErr w:type="gramStart"/>
      <w:r>
        <w:t>rid</w:t>
      </w:r>
      <w:proofErr w:type="gramEnd"/>
      <w:r>
        <w:t>": "a000000025"</w:t>
      </w:r>
    </w:p>
    <w:p w14:paraId="22B06EF6" w14:textId="77777777" w:rsidR="00C11ED8" w:rsidRDefault="00C11ED8" w:rsidP="00C11ED8">
      <w:r>
        <w:t>}, {</w:t>
      </w:r>
    </w:p>
    <w:p w14:paraId="659D8DA9" w14:textId="77777777" w:rsidR="00C11ED8" w:rsidRDefault="00C11ED8" w:rsidP="00C11ED8">
      <w:r>
        <w:t xml:space="preserve">  "</w:t>
      </w:r>
      <w:proofErr w:type="spellStart"/>
      <w:proofErr w:type="gramStart"/>
      <w:r>
        <w:t>arithInd</w:t>
      </w:r>
      <w:proofErr w:type="spellEnd"/>
      <w:proofErr w:type="gramEnd"/>
      <w:r>
        <w:t>": 1,</w:t>
      </w:r>
    </w:p>
    <w:p w14:paraId="6850725F" w14:textId="77777777" w:rsidR="00C11ED8" w:rsidRDefault="00C11ED8" w:rsidP="00C11ED8">
      <w:r>
        <w:t xml:space="preserve">  "</w:t>
      </w:r>
      <w:proofErr w:type="spellStart"/>
      <w:proofErr w:type="gramStart"/>
      <w:r>
        <w:t>capkIdx</w:t>
      </w:r>
      <w:proofErr w:type="spellEnd"/>
      <w:proofErr w:type="gramEnd"/>
      <w:r>
        <w:t>": 101,</w:t>
      </w:r>
    </w:p>
    <w:p w14:paraId="71408884" w14:textId="77777777" w:rsidR="00C11ED8" w:rsidRDefault="00C11ED8" w:rsidP="00C11ED8">
      <w:r>
        <w:t xml:space="preserve">  "</w:t>
      </w:r>
      <w:proofErr w:type="spellStart"/>
      <w:proofErr w:type="gramStart"/>
      <w:r>
        <w:t>checkSum</w:t>
      </w:r>
      <w:proofErr w:type="spellEnd"/>
      <w:proofErr w:type="gramEnd"/>
      <w:r>
        <w:t>": "894c5d08d4ea28bb79dc46cead998b877322f416",</w:t>
      </w:r>
    </w:p>
    <w:p w14:paraId="53C22045" w14:textId="77777777" w:rsidR="00C11ED8" w:rsidRDefault="00C11ED8" w:rsidP="00C11ED8">
      <w:r>
        <w:t xml:space="preserve">  "</w:t>
      </w:r>
      <w:proofErr w:type="spellStart"/>
      <w:proofErr w:type="gramStart"/>
      <w:r>
        <w:t>expireDate</w:t>
      </w:r>
      <w:proofErr w:type="spellEnd"/>
      <w:proofErr w:type="gramEnd"/>
      <w:r>
        <w:t>": "20201231",</w:t>
      </w:r>
    </w:p>
    <w:p w14:paraId="595CDBB2" w14:textId="77777777" w:rsidR="00C11ED8" w:rsidRDefault="00C11ED8" w:rsidP="00C11ED8">
      <w:r>
        <w:t xml:space="preserve">  "</w:t>
      </w:r>
      <w:proofErr w:type="gramStart"/>
      <w:r>
        <w:t>exponent</w:t>
      </w:r>
      <w:proofErr w:type="gramEnd"/>
      <w:r>
        <w:t>": "03",</w:t>
      </w:r>
    </w:p>
    <w:p w14:paraId="5A651354" w14:textId="77777777" w:rsidR="00C11ED8" w:rsidRDefault="00C11ED8" w:rsidP="00C11ED8">
      <w:r>
        <w:t xml:space="preserve">  "</w:t>
      </w:r>
      <w:proofErr w:type="spellStart"/>
      <w:proofErr w:type="gramStart"/>
      <w:r>
        <w:t>hashInd</w:t>
      </w:r>
      <w:proofErr w:type="spellEnd"/>
      <w:proofErr w:type="gramEnd"/>
      <w:r>
        <w:t>": 1,</w:t>
      </w:r>
    </w:p>
    <w:p w14:paraId="72A36B48" w14:textId="77777777" w:rsidR="00C11ED8" w:rsidRDefault="00C11ED8" w:rsidP="00C11ED8">
      <w:r>
        <w:lastRenderedPageBreak/>
        <w:t xml:space="preserve">  "modulus": "e53eb41f839ddfb474f272cd0cbe373d5468eb3f50f39c95bdf4d39fa82b98dabc9476b6ea350c0dce1cd92075d8c44d1e57283190f96b3537d9e632c461815ebd2baf36891df6bfb1d30fa0b752c43dca0257d35dff4ccfc98f84198d5152ec61d7b5f74bd09383bd0e2aa42298ffb02f0d79adb70d72243ee537f75536a8a8df962582e9e6812f3a0be02a4365400d",</w:t>
      </w:r>
    </w:p>
    <w:p w14:paraId="0257AD55" w14:textId="77777777" w:rsidR="00C11ED8" w:rsidRDefault="00C11ED8" w:rsidP="00C11ED8">
      <w:r>
        <w:t xml:space="preserve">  "</w:t>
      </w:r>
      <w:proofErr w:type="gramStart"/>
      <w:r>
        <w:t>rid</w:t>
      </w:r>
      <w:proofErr w:type="gramEnd"/>
      <w:r>
        <w:t>": "a000000025"</w:t>
      </w:r>
    </w:p>
    <w:p w14:paraId="78A1593C" w14:textId="77777777" w:rsidR="00C11ED8" w:rsidRDefault="00C11ED8" w:rsidP="00C11ED8">
      <w:r>
        <w:t>}, {</w:t>
      </w:r>
    </w:p>
    <w:p w14:paraId="60E95E50" w14:textId="77777777" w:rsidR="00C11ED8" w:rsidRDefault="00C11ED8" w:rsidP="00C11ED8">
      <w:r>
        <w:t xml:space="preserve">  "</w:t>
      </w:r>
      <w:proofErr w:type="spellStart"/>
      <w:proofErr w:type="gramStart"/>
      <w:r>
        <w:t>arithInd</w:t>
      </w:r>
      <w:proofErr w:type="spellEnd"/>
      <w:proofErr w:type="gramEnd"/>
      <w:r>
        <w:t>": 1,</w:t>
      </w:r>
    </w:p>
    <w:p w14:paraId="73D41C38" w14:textId="77777777" w:rsidR="00C11ED8" w:rsidRDefault="00C11ED8" w:rsidP="00C11ED8">
      <w:r>
        <w:t xml:space="preserve">  "</w:t>
      </w:r>
      <w:proofErr w:type="spellStart"/>
      <w:proofErr w:type="gramStart"/>
      <w:r>
        <w:t>capkIdx</w:t>
      </w:r>
      <w:proofErr w:type="spellEnd"/>
      <w:proofErr w:type="gramEnd"/>
      <w:r>
        <w:t>": 151,</w:t>
      </w:r>
    </w:p>
    <w:p w14:paraId="2B4B8588" w14:textId="77777777" w:rsidR="00C11ED8" w:rsidRDefault="00C11ED8" w:rsidP="00C11ED8">
      <w:r>
        <w:t xml:space="preserve">  "</w:t>
      </w:r>
      <w:proofErr w:type="spellStart"/>
      <w:proofErr w:type="gramStart"/>
      <w:r>
        <w:t>checkSum</w:t>
      </w:r>
      <w:proofErr w:type="spellEnd"/>
      <w:proofErr w:type="gramEnd"/>
      <w:r>
        <w:t>": "ebda522b631b3eb4f4cbfc0679c450139d2b69cd",</w:t>
      </w:r>
    </w:p>
    <w:p w14:paraId="0B4E8F8C" w14:textId="77777777" w:rsidR="00C11ED8" w:rsidRDefault="00C11ED8" w:rsidP="00C11ED8">
      <w:r>
        <w:t xml:space="preserve">  "</w:t>
      </w:r>
      <w:proofErr w:type="spellStart"/>
      <w:proofErr w:type="gramStart"/>
      <w:r>
        <w:t>expireDate</w:t>
      </w:r>
      <w:proofErr w:type="spellEnd"/>
      <w:proofErr w:type="gramEnd"/>
      <w:r>
        <w:t>": "20201231",</w:t>
      </w:r>
    </w:p>
    <w:p w14:paraId="5FE598DE" w14:textId="77777777" w:rsidR="00C11ED8" w:rsidRDefault="00C11ED8" w:rsidP="00C11ED8">
      <w:r>
        <w:t xml:space="preserve">  "</w:t>
      </w:r>
      <w:proofErr w:type="gramStart"/>
      <w:r>
        <w:t>exponent</w:t>
      </w:r>
      <w:proofErr w:type="gramEnd"/>
      <w:r>
        <w:t>": "03",</w:t>
      </w:r>
    </w:p>
    <w:p w14:paraId="06266088" w14:textId="77777777" w:rsidR="00C11ED8" w:rsidRDefault="00C11ED8" w:rsidP="00C11ED8">
      <w:r>
        <w:t xml:space="preserve">  "</w:t>
      </w:r>
      <w:proofErr w:type="spellStart"/>
      <w:proofErr w:type="gramStart"/>
      <w:r>
        <w:t>hashInd</w:t>
      </w:r>
      <w:proofErr w:type="spellEnd"/>
      <w:proofErr w:type="gramEnd"/>
      <w:r>
        <w:t>": 1,</w:t>
      </w:r>
    </w:p>
    <w:p w14:paraId="0951F9C2" w14:textId="77777777" w:rsidR="00C11ED8" w:rsidRDefault="00C11ED8" w:rsidP="00C11ED8">
      <w:r>
        <w:t xml:space="preserve">  "modulus": "e178ffe834b4b767af3c9a511f973d8e8505c5fcb2d3768075ab7cc946a955789955879aaf737407151521996dfa43c58e6b130eb1d863b85dc9ffb4050947a2676aa6a061a4a7ae1edb0e36a697e87e037517eb8923136875ba2ca1087cba7ec7653e5e28a0c261a033af27e3a67b64bba26956307ec47e674e3f8b722b3ae0498db16c7985310d9f3d117300d32b09",</w:t>
      </w:r>
    </w:p>
    <w:p w14:paraId="28E72B5E" w14:textId="77777777" w:rsidR="00C11ED8" w:rsidRDefault="00C11ED8" w:rsidP="00C11ED8">
      <w:r>
        <w:t xml:space="preserve">  "</w:t>
      </w:r>
      <w:proofErr w:type="gramStart"/>
      <w:r>
        <w:t>rid</w:t>
      </w:r>
      <w:proofErr w:type="gramEnd"/>
      <w:r>
        <w:t>": "a000000025"</w:t>
      </w:r>
    </w:p>
    <w:p w14:paraId="47778F36" w14:textId="77777777" w:rsidR="00C11ED8" w:rsidRDefault="00C11ED8" w:rsidP="00C11ED8">
      <w:r>
        <w:t>}, {</w:t>
      </w:r>
    </w:p>
    <w:p w14:paraId="50BDF131" w14:textId="77777777" w:rsidR="00C11ED8" w:rsidRDefault="00C11ED8" w:rsidP="00C11ED8">
      <w:r>
        <w:t xml:space="preserve">  "</w:t>
      </w:r>
      <w:proofErr w:type="spellStart"/>
      <w:proofErr w:type="gramStart"/>
      <w:r>
        <w:t>arithInd</w:t>
      </w:r>
      <w:proofErr w:type="spellEnd"/>
      <w:proofErr w:type="gramEnd"/>
      <w:r>
        <w:t>": 1,</w:t>
      </w:r>
    </w:p>
    <w:p w14:paraId="21DAD831" w14:textId="77777777" w:rsidR="00C11ED8" w:rsidRDefault="00C11ED8" w:rsidP="00C11ED8">
      <w:r>
        <w:t xml:space="preserve">  "</w:t>
      </w:r>
      <w:proofErr w:type="spellStart"/>
      <w:proofErr w:type="gramStart"/>
      <w:r>
        <w:t>capkIdx</w:t>
      </w:r>
      <w:proofErr w:type="spellEnd"/>
      <w:proofErr w:type="gramEnd"/>
      <w:r>
        <w:t>": 152,</w:t>
      </w:r>
    </w:p>
    <w:p w14:paraId="63A49F26" w14:textId="77777777" w:rsidR="00C11ED8" w:rsidRDefault="00C11ED8" w:rsidP="00C11ED8">
      <w:r>
        <w:t xml:space="preserve">  "</w:t>
      </w:r>
      <w:proofErr w:type="spellStart"/>
      <w:proofErr w:type="gramStart"/>
      <w:r>
        <w:t>checkSum</w:t>
      </w:r>
      <w:proofErr w:type="spellEnd"/>
      <w:proofErr w:type="gramEnd"/>
      <w:r>
        <w:t>": "d4dba428cf11d45baeb0a35caea8007ad8ba8d71",</w:t>
      </w:r>
    </w:p>
    <w:p w14:paraId="3D7A5C5B" w14:textId="77777777" w:rsidR="00C11ED8" w:rsidRDefault="00C11ED8" w:rsidP="00C11ED8">
      <w:r>
        <w:t xml:space="preserve">  "</w:t>
      </w:r>
      <w:proofErr w:type="spellStart"/>
      <w:proofErr w:type="gramStart"/>
      <w:r>
        <w:t>expireDate</w:t>
      </w:r>
      <w:proofErr w:type="spellEnd"/>
      <w:proofErr w:type="gramEnd"/>
      <w:r>
        <w:t>": "20201231",</w:t>
      </w:r>
    </w:p>
    <w:p w14:paraId="1A35E9F3" w14:textId="77777777" w:rsidR="00C11ED8" w:rsidRDefault="00C11ED8" w:rsidP="00C11ED8">
      <w:r>
        <w:t xml:space="preserve">  "</w:t>
      </w:r>
      <w:proofErr w:type="gramStart"/>
      <w:r>
        <w:t>exponent</w:t>
      </w:r>
      <w:proofErr w:type="gramEnd"/>
      <w:r>
        <w:t>": "03",</w:t>
      </w:r>
    </w:p>
    <w:p w14:paraId="215CCF6B" w14:textId="77777777" w:rsidR="00C11ED8" w:rsidRDefault="00C11ED8" w:rsidP="00C11ED8">
      <w:r>
        <w:t xml:space="preserve">  "</w:t>
      </w:r>
      <w:proofErr w:type="spellStart"/>
      <w:proofErr w:type="gramStart"/>
      <w:r>
        <w:t>hashInd</w:t>
      </w:r>
      <w:proofErr w:type="spellEnd"/>
      <w:proofErr w:type="gramEnd"/>
      <w:r>
        <w:t>": 1,</w:t>
      </w:r>
    </w:p>
    <w:p w14:paraId="008E01EF" w14:textId="77777777" w:rsidR="00C11ED8" w:rsidRDefault="00C11ED8" w:rsidP="00C11ED8">
      <w:r>
        <w:lastRenderedPageBreak/>
        <w:t xml:space="preserve">  "modulus": "d31a7094fb221cba6660fb975aafea80db7bb7eafd7351e748827ab62d4aeeccfc1787fd47a04699a02db00d7c382e80e804b35c59434c602389d691b9ccd51ed06be67a276119c4c10e2e40fc4eddf9df39b9b0bdee8d076e2a012e8a292af8efe18553470639c1a032252e0e5748b25a3f9ba4cfcee073038b061837f2ac1b04c279640f5bd110a9dc665ed2fa6828bd5d0fe810a892dee6b0e74ce8863bde08fd5fd61a0f11fa0d14978d8ced7dd3",</w:t>
      </w:r>
    </w:p>
    <w:p w14:paraId="62ECDAEE" w14:textId="77777777" w:rsidR="00C11ED8" w:rsidRDefault="00C11ED8" w:rsidP="00C11ED8">
      <w:r>
        <w:t xml:space="preserve">  "</w:t>
      </w:r>
      <w:proofErr w:type="gramStart"/>
      <w:r>
        <w:t>rid</w:t>
      </w:r>
      <w:proofErr w:type="gramEnd"/>
      <w:r>
        <w:t>": "a000000025"</w:t>
      </w:r>
    </w:p>
    <w:p w14:paraId="3397C3A4" w14:textId="77777777" w:rsidR="00C11ED8" w:rsidRDefault="00C11ED8" w:rsidP="00C11ED8">
      <w:r>
        <w:t>}, {</w:t>
      </w:r>
    </w:p>
    <w:p w14:paraId="60392E16" w14:textId="77777777" w:rsidR="00C11ED8" w:rsidRDefault="00C11ED8" w:rsidP="00C11ED8">
      <w:r>
        <w:t xml:space="preserve">  "</w:t>
      </w:r>
      <w:proofErr w:type="spellStart"/>
      <w:proofErr w:type="gramStart"/>
      <w:r>
        <w:t>arithInd</w:t>
      </w:r>
      <w:proofErr w:type="spellEnd"/>
      <w:proofErr w:type="gramEnd"/>
      <w:r>
        <w:t>": 1,</w:t>
      </w:r>
    </w:p>
    <w:p w14:paraId="0CA9F516" w14:textId="77777777" w:rsidR="00C11ED8" w:rsidRDefault="00C11ED8" w:rsidP="00C11ED8">
      <w:r>
        <w:t xml:space="preserve">  "</w:t>
      </w:r>
      <w:proofErr w:type="spellStart"/>
      <w:proofErr w:type="gramStart"/>
      <w:r>
        <w:t>capkIdx</w:t>
      </w:r>
      <w:proofErr w:type="spellEnd"/>
      <w:proofErr w:type="gramEnd"/>
      <w:r>
        <w:t>": 153,</w:t>
      </w:r>
    </w:p>
    <w:p w14:paraId="6F2C0077" w14:textId="77777777" w:rsidR="00C11ED8" w:rsidRDefault="00C11ED8" w:rsidP="00C11ED8">
      <w:r>
        <w:t xml:space="preserve">  "</w:t>
      </w:r>
      <w:proofErr w:type="spellStart"/>
      <w:proofErr w:type="gramStart"/>
      <w:r>
        <w:t>checkSum</w:t>
      </w:r>
      <w:proofErr w:type="spellEnd"/>
      <w:proofErr w:type="gramEnd"/>
      <w:r>
        <w:t>": "94790d020f4f692d59289f36451872078005b63b",</w:t>
      </w:r>
    </w:p>
    <w:p w14:paraId="061ACD45" w14:textId="77777777" w:rsidR="00C11ED8" w:rsidRDefault="00C11ED8" w:rsidP="00C11ED8">
      <w:r>
        <w:t xml:space="preserve">  "</w:t>
      </w:r>
      <w:proofErr w:type="spellStart"/>
      <w:proofErr w:type="gramStart"/>
      <w:r>
        <w:t>expireDate</w:t>
      </w:r>
      <w:proofErr w:type="spellEnd"/>
      <w:proofErr w:type="gramEnd"/>
      <w:r>
        <w:t>": "20201231",</w:t>
      </w:r>
    </w:p>
    <w:p w14:paraId="4D41833E" w14:textId="77777777" w:rsidR="00C11ED8" w:rsidRDefault="00C11ED8" w:rsidP="00C11ED8">
      <w:r>
        <w:t xml:space="preserve">  "</w:t>
      </w:r>
      <w:proofErr w:type="gramStart"/>
      <w:r>
        <w:t>exponent</w:t>
      </w:r>
      <w:proofErr w:type="gramEnd"/>
      <w:r>
        <w:t>": "03",</w:t>
      </w:r>
    </w:p>
    <w:p w14:paraId="6554BDAF" w14:textId="77777777" w:rsidR="00C11ED8" w:rsidRDefault="00C11ED8" w:rsidP="00C11ED8">
      <w:r>
        <w:t xml:space="preserve">  "</w:t>
      </w:r>
      <w:proofErr w:type="spellStart"/>
      <w:proofErr w:type="gramStart"/>
      <w:r>
        <w:t>hashInd</w:t>
      </w:r>
      <w:proofErr w:type="spellEnd"/>
      <w:proofErr w:type="gramEnd"/>
      <w:r>
        <w:t>": 1,</w:t>
      </w:r>
    </w:p>
    <w:p w14:paraId="7EFDCC72" w14:textId="77777777" w:rsidR="00C11ED8" w:rsidRDefault="00C11ED8" w:rsidP="00C11ED8">
      <w:r>
        <w:t xml:space="preserve">  "modulus": "e1740074229fa0d228a9623581d7a322903fb89ba7686712e601fa8ab24a9789186f15b70ccbbe7421b1cb110d45361688135ffd0db15a3f516bb291d4a123ebf5a06fbf7e1ee6311b737dabb289570a7959d532b25f1da6758c84ddccadc049bc764c05391abd2cadeffa7e242d5dd06e56001f0e68151e3388074bd9330d6afa57cbf33946f531e51e0d4902ee235c756a905fb733940e6ec897b4944a5edc765705e2acf76c78ead78dd9b066df0b2c88750b8aee00c9b4d4091fa7338449da92dbfc908fa0781c0128c492db993c88ba8bb7cadfe238d477f2517e0e7e3d2b11796a0318ce2ad4da1db8e54ab0d94f109db9caeefbef",</w:t>
      </w:r>
    </w:p>
    <w:p w14:paraId="69992480" w14:textId="77777777" w:rsidR="00C11ED8" w:rsidRDefault="00C11ED8" w:rsidP="00C11ED8">
      <w:r>
        <w:t xml:space="preserve">  "</w:t>
      </w:r>
      <w:proofErr w:type="gramStart"/>
      <w:r>
        <w:t>rid</w:t>
      </w:r>
      <w:proofErr w:type="gramEnd"/>
      <w:r>
        <w:t>": "a000000025"</w:t>
      </w:r>
    </w:p>
    <w:p w14:paraId="331A42B4" w14:textId="77777777" w:rsidR="00C11ED8" w:rsidRDefault="00C11ED8" w:rsidP="00C11ED8">
      <w:r>
        <w:t>}, {</w:t>
      </w:r>
    </w:p>
    <w:p w14:paraId="117DC511" w14:textId="77777777" w:rsidR="00C11ED8" w:rsidRDefault="00C11ED8" w:rsidP="00C11ED8">
      <w:r>
        <w:t xml:space="preserve">  "</w:t>
      </w:r>
      <w:proofErr w:type="spellStart"/>
      <w:proofErr w:type="gramStart"/>
      <w:r>
        <w:t>arithInd</w:t>
      </w:r>
      <w:proofErr w:type="spellEnd"/>
      <w:proofErr w:type="gramEnd"/>
      <w:r>
        <w:t>": 1,</w:t>
      </w:r>
    </w:p>
    <w:p w14:paraId="20FDD034" w14:textId="77777777" w:rsidR="00C11ED8" w:rsidRDefault="00C11ED8" w:rsidP="00C11ED8">
      <w:r>
        <w:t xml:space="preserve">  "</w:t>
      </w:r>
      <w:proofErr w:type="spellStart"/>
      <w:proofErr w:type="gramStart"/>
      <w:r>
        <w:t>capkIdx</w:t>
      </w:r>
      <w:proofErr w:type="spellEnd"/>
      <w:proofErr w:type="gramEnd"/>
      <w:r>
        <w:t>": 193,</w:t>
      </w:r>
    </w:p>
    <w:p w14:paraId="4429291E" w14:textId="77777777" w:rsidR="00C11ED8" w:rsidRDefault="00C11ED8" w:rsidP="00C11ED8">
      <w:r>
        <w:t xml:space="preserve">  "</w:t>
      </w:r>
      <w:proofErr w:type="spellStart"/>
      <w:proofErr w:type="gramStart"/>
      <w:r>
        <w:t>checkSum</w:t>
      </w:r>
      <w:proofErr w:type="spellEnd"/>
      <w:proofErr w:type="gramEnd"/>
      <w:r>
        <w:t>": "dc79d6b5fc879362299bc5a637dad2e0d99656b8",</w:t>
      </w:r>
    </w:p>
    <w:p w14:paraId="7A1B2FA6" w14:textId="77777777" w:rsidR="00C11ED8" w:rsidRDefault="00C11ED8" w:rsidP="00C11ED8">
      <w:r>
        <w:t xml:space="preserve">  "</w:t>
      </w:r>
      <w:proofErr w:type="spellStart"/>
      <w:proofErr w:type="gramStart"/>
      <w:r>
        <w:t>expireDate</w:t>
      </w:r>
      <w:proofErr w:type="spellEnd"/>
      <w:proofErr w:type="gramEnd"/>
      <w:r>
        <w:t>": "20201231",</w:t>
      </w:r>
    </w:p>
    <w:p w14:paraId="7FFFE5A4" w14:textId="77777777" w:rsidR="00C11ED8" w:rsidRDefault="00C11ED8" w:rsidP="00C11ED8">
      <w:r>
        <w:t xml:space="preserve">  "</w:t>
      </w:r>
      <w:proofErr w:type="gramStart"/>
      <w:r>
        <w:t>exponent</w:t>
      </w:r>
      <w:proofErr w:type="gramEnd"/>
      <w:r>
        <w:t>": "03",</w:t>
      </w:r>
    </w:p>
    <w:p w14:paraId="1719CBFA" w14:textId="77777777" w:rsidR="00C11ED8" w:rsidRDefault="00C11ED8" w:rsidP="00C11ED8">
      <w:r>
        <w:lastRenderedPageBreak/>
        <w:t xml:space="preserve">  "</w:t>
      </w:r>
      <w:proofErr w:type="spellStart"/>
      <w:proofErr w:type="gramStart"/>
      <w:r>
        <w:t>hashInd</w:t>
      </w:r>
      <w:proofErr w:type="spellEnd"/>
      <w:proofErr w:type="gramEnd"/>
      <w:r>
        <w:t>": 1,</w:t>
      </w:r>
    </w:p>
    <w:p w14:paraId="53B2F1FD" w14:textId="77777777" w:rsidR="00C11ED8" w:rsidRDefault="00C11ED8" w:rsidP="00C11ED8">
      <w:r>
        <w:t xml:space="preserve">  "modulus": "e69e319c34d1b4fb43aed4bd8bba6f7a8b763f2f6ee5ddf7c92579a984f89c4a9c15b27037764c58ac7e45efbc34e138e56ba38f76e803129a8ddeb5e1cc8c6b30cf634a9c9c1224bf1f0a9a18d79ed41ebcf1be78087ae8b7d2f896b1de8b7e784161a138a0f2169ad33e146d1b16ab595f9d7d98be671062d217f44eb68c68640c7d57465a063f6bac776d3e2dac61",</w:t>
      </w:r>
    </w:p>
    <w:p w14:paraId="12FA4B48" w14:textId="77777777" w:rsidR="00C11ED8" w:rsidRDefault="00C11ED8" w:rsidP="00C11ED8">
      <w:r>
        <w:t xml:space="preserve">  "</w:t>
      </w:r>
      <w:proofErr w:type="gramStart"/>
      <w:r>
        <w:t>rid</w:t>
      </w:r>
      <w:proofErr w:type="gramEnd"/>
      <w:r>
        <w:t>": "a000000025"</w:t>
      </w:r>
    </w:p>
    <w:p w14:paraId="2726D0DD" w14:textId="77777777" w:rsidR="00C11ED8" w:rsidRDefault="00C11ED8" w:rsidP="00C11ED8">
      <w:r>
        <w:t>}, {</w:t>
      </w:r>
    </w:p>
    <w:p w14:paraId="1727819C" w14:textId="77777777" w:rsidR="00C11ED8" w:rsidRDefault="00C11ED8" w:rsidP="00C11ED8">
      <w:r>
        <w:t xml:space="preserve">  "</w:t>
      </w:r>
      <w:proofErr w:type="spellStart"/>
      <w:proofErr w:type="gramStart"/>
      <w:r>
        <w:t>arithInd</w:t>
      </w:r>
      <w:proofErr w:type="spellEnd"/>
      <w:proofErr w:type="gramEnd"/>
      <w:r>
        <w:t>": 1,</w:t>
      </w:r>
    </w:p>
    <w:p w14:paraId="61A3F08C" w14:textId="77777777" w:rsidR="00C11ED8" w:rsidRDefault="00C11ED8" w:rsidP="00C11ED8">
      <w:r>
        <w:t xml:space="preserve">  "</w:t>
      </w:r>
      <w:proofErr w:type="spellStart"/>
      <w:proofErr w:type="gramStart"/>
      <w:r>
        <w:t>capkIdx</w:t>
      </w:r>
      <w:proofErr w:type="spellEnd"/>
      <w:proofErr w:type="gramEnd"/>
      <w:r>
        <w:t>": 194,</w:t>
      </w:r>
    </w:p>
    <w:p w14:paraId="69501182" w14:textId="77777777" w:rsidR="00C11ED8" w:rsidRDefault="00C11ED8" w:rsidP="00C11ED8">
      <w:r>
        <w:t xml:space="preserve">  "</w:t>
      </w:r>
      <w:proofErr w:type="spellStart"/>
      <w:proofErr w:type="gramStart"/>
      <w:r>
        <w:t>checkSum</w:t>
      </w:r>
      <w:proofErr w:type="spellEnd"/>
      <w:proofErr w:type="gramEnd"/>
      <w:r>
        <w:t>": "8e748296359a7428f536adda8e2c037e2b697ef6",</w:t>
      </w:r>
    </w:p>
    <w:p w14:paraId="3FBCA296" w14:textId="77777777" w:rsidR="00C11ED8" w:rsidRDefault="00C11ED8" w:rsidP="00C11ED8">
      <w:r>
        <w:t xml:space="preserve">  "</w:t>
      </w:r>
      <w:proofErr w:type="spellStart"/>
      <w:proofErr w:type="gramStart"/>
      <w:r>
        <w:t>expireDate</w:t>
      </w:r>
      <w:proofErr w:type="spellEnd"/>
      <w:proofErr w:type="gramEnd"/>
      <w:r>
        <w:t>": "20201231",</w:t>
      </w:r>
    </w:p>
    <w:p w14:paraId="42B61FB8" w14:textId="77777777" w:rsidR="00C11ED8" w:rsidRDefault="00C11ED8" w:rsidP="00C11ED8">
      <w:r>
        <w:t xml:space="preserve">  "</w:t>
      </w:r>
      <w:proofErr w:type="gramStart"/>
      <w:r>
        <w:t>exponent</w:t>
      </w:r>
      <w:proofErr w:type="gramEnd"/>
      <w:r>
        <w:t>": "03",</w:t>
      </w:r>
    </w:p>
    <w:p w14:paraId="5FEBBDC5" w14:textId="77777777" w:rsidR="00C11ED8" w:rsidRDefault="00C11ED8" w:rsidP="00C11ED8">
      <w:r>
        <w:t xml:space="preserve">  "</w:t>
      </w:r>
      <w:proofErr w:type="spellStart"/>
      <w:proofErr w:type="gramStart"/>
      <w:r>
        <w:t>hashInd</w:t>
      </w:r>
      <w:proofErr w:type="spellEnd"/>
      <w:proofErr w:type="gramEnd"/>
      <w:r>
        <w:t>": 1,</w:t>
      </w:r>
    </w:p>
    <w:p w14:paraId="71DC05EE" w14:textId="77777777" w:rsidR="00C11ED8" w:rsidRDefault="00C11ED8" w:rsidP="00C11ED8">
      <w:r>
        <w:t xml:space="preserve">  "modulus": "b875002f38ba26d61167c5d440367604ad38df2e93d8ee8da0e8d9c0cf4cc5788d11dea689e5f41d23a3da3e0b1fa5875ae25620f5a6bccee098c1b35c691889d7d0ef670eb8312e7123fcc5dc7d2f0719cc80e1a93017f944d097330edf945762fee62b7b0ba0348228dbf38d4216e5a67a7ef74f5d3111c44aa31320f623cb3c53e60966d6920067c9e082b746117e48e4f00e110950ca54da3e38e5453bd5544e3a6760e3a6a42766ad2284e0c9af",</w:t>
      </w:r>
    </w:p>
    <w:p w14:paraId="20DC73B9" w14:textId="77777777" w:rsidR="00C11ED8" w:rsidRDefault="00C11ED8" w:rsidP="00C11ED8">
      <w:r>
        <w:t xml:space="preserve">  "</w:t>
      </w:r>
      <w:proofErr w:type="gramStart"/>
      <w:r>
        <w:t>rid</w:t>
      </w:r>
      <w:proofErr w:type="gramEnd"/>
      <w:r>
        <w:t>": "a000000025"</w:t>
      </w:r>
    </w:p>
    <w:p w14:paraId="44504837" w14:textId="77777777" w:rsidR="00C11ED8" w:rsidRDefault="00C11ED8" w:rsidP="00C11ED8">
      <w:r>
        <w:t>}, {</w:t>
      </w:r>
    </w:p>
    <w:p w14:paraId="56EF2ECF" w14:textId="77777777" w:rsidR="00C11ED8" w:rsidRDefault="00C11ED8" w:rsidP="00C11ED8">
      <w:r>
        <w:t xml:space="preserve">  "</w:t>
      </w:r>
      <w:proofErr w:type="spellStart"/>
      <w:proofErr w:type="gramStart"/>
      <w:r>
        <w:t>arithInd</w:t>
      </w:r>
      <w:proofErr w:type="spellEnd"/>
      <w:proofErr w:type="gramEnd"/>
      <w:r>
        <w:t>": 1,</w:t>
      </w:r>
    </w:p>
    <w:p w14:paraId="30E3AA52" w14:textId="77777777" w:rsidR="00C11ED8" w:rsidRDefault="00C11ED8" w:rsidP="00C11ED8">
      <w:r>
        <w:t xml:space="preserve">  "</w:t>
      </w:r>
      <w:proofErr w:type="spellStart"/>
      <w:proofErr w:type="gramStart"/>
      <w:r>
        <w:t>capkIdx</w:t>
      </w:r>
      <w:proofErr w:type="spellEnd"/>
      <w:proofErr w:type="gramEnd"/>
      <w:r>
        <w:t>": 195,</w:t>
      </w:r>
    </w:p>
    <w:p w14:paraId="2909CD94" w14:textId="77777777" w:rsidR="00C11ED8" w:rsidRDefault="00C11ED8" w:rsidP="00C11ED8">
      <w:r>
        <w:t xml:space="preserve">  "</w:t>
      </w:r>
      <w:proofErr w:type="spellStart"/>
      <w:proofErr w:type="gramStart"/>
      <w:r>
        <w:t>checkSum</w:t>
      </w:r>
      <w:proofErr w:type="spellEnd"/>
      <w:proofErr w:type="gramEnd"/>
      <w:r>
        <w:t>": "12f1790cb0273dc73c6e70784bc24c12e8db71f6",</w:t>
      </w:r>
    </w:p>
    <w:p w14:paraId="78206CAC" w14:textId="77777777" w:rsidR="00C11ED8" w:rsidRDefault="00C11ED8" w:rsidP="00C11ED8">
      <w:r>
        <w:t xml:space="preserve">  "</w:t>
      </w:r>
      <w:proofErr w:type="spellStart"/>
      <w:proofErr w:type="gramStart"/>
      <w:r>
        <w:t>expireDate</w:t>
      </w:r>
      <w:proofErr w:type="spellEnd"/>
      <w:proofErr w:type="gramEnd"/>
      <w:r>
        <w:t>": "20201231",</w:t>
      </w:r>
    </w:p>
    <w:p w14:paraId="0EF5EE62" w14:textId="77777777" w:rsidR="00C11ED8" w:rsidRDefault="00C11ED8" w:rsidP="00C11ED8">
      <w:r>
        <w:t xml:space="preserve">  "</w:t>
      </w:r>
      <w:proofErr w:type="gramStart"/>
      <w:r>
        <w:t>exponent</w:t>
      </w:r>
      <w:proofErr w:type="gramEnd"/>
      <w:r>
        <w:t>": "03",</w:t>
      </w:r>
    </w:p>
    <w:p w14:paraId="0BC6EEA9" w14:textId="77777777" w:rsidR="00C11ED8" w:rsidRDefault="00C11ED8" w:rsidP="00C11ED8">
      <w:r>
        <w:lastRenderedPageBreak/>
        <w:t xml:space="preserve">  "</w:t>
      </w:r>
      <w:proofErr w:type="spellStart"/>
      <w:proofErr w:type="gramStart"/>
      <w:r>
        <w:t>hashInd</w:t>
      </w:r>
      <w:proofErr w:type="spellEnd"/>
      <w:proofErr w:type="gramEnd"/>
      <w:r>
        <w:t>": 1,</w:t>
      </w:r>
    </w:p>
    <w:p w14:paraId="69BE80B0" w14:textId="77777777" w:rsidR="00C11ED8" w:rsidRDefault="00C11ED8" w:rsidP="00C11ED8">
      <w:r>
        <w:t xml:space="preserve">  "modulus": "b93182abe343dfbf388c71c4d6747dcdec60367fe63cfaa942d7d323e688d0832836548bf0edff1edeeb882c75099ff81a93fa525c32425b36023ea02a8899b9bf7d7934e86f997891823006ceaa93091a73c1fde18abd4f87a22308640c064c8c027685f1b2db7b741b67ab0de05e870481c5f972508c17f57e4f833d63220f6ea2cfbb878728aa5887de407d10c6b8f58d46779ecec1e2155487d52c78a5c03897f2bb580e0a2bbde8ea2e1c18f6aaf3eb3d04c3477deab88f150c8810fd1ef8eb0596866336fe2c1fbc6bec22b4fe5d885647726db59709a505f75c49e0d8d71bf51e4181212be2142ab2a1e8c0d3b7136cd7b7708e4d",</w:t>
      </w:r>
    </w:p>
    <w:p w14:paraId="4C5BE216" w14:textId="77777777" w:rsidR="00C11ED8" w:rsidRDefault="00C11ED8" w:rsidP="00C11ED8">
      <w:r>
        <w:t xml:space="preserve">  "</w:t>
      </w:r>
      <w:proofErr w:type="gramStart"/>
      <w:r>
        <w:t>rid</w:t>
      </w:r>
      <w:proofErr w:type="gramEnd"/>
      <w:r>
        <w:t>": "a000000025"</w:t>
      </w:r>
    </w:p>
    <w:p w14:paraId="7BFD5362" w14:textId="77777777" w:rsidR="00C11ED8" w:rsidRDefault="00C11ED8" w:rsidP="00C11ED8">
      <w:r>
        <w:t>}, {</w:t>
      </w:r>
    </w:p>
    <w:p w14:paraId="4074DE4C" w14:textId="77777777" w:rsidR="00C11ED8" w:rsidRDefault="00C11ED8" w:rsidP="00C11ED8">
      <w:r>
        <w:t xml:space="preserve">  "</w:t>
      </w:r>
      <w:proofErr w:type="spellStart"/>
      <w:proofErr w:type="gramStart"/>
      <w:r>
        <w:t>arithInd</w:t>
      </w:r>
      <w:proofErr w:type="spellEnd"/>
      <w:proofErr w:type="gramEnd"/>
      <w:r>
        <w:t>": 1,</w:t>
      </w:r>
    </w:p>
    <w:p w14:paraId="5E80E1A6" w14:textId="77777777" w:rsidR="00C11ED8" w:rsidRDefault="00C11ED8" w:rsidP="00C11ED8">
      <w:r>
        <w:t xml:space="preserve">  "</w:t>
      </w:r>
      <w:proofErr w:type="spellStart"/>
      <w:proofErr w:type="gramStart"/>
      <w:r>
        <w:t>capkIdx</w:t>
      </w:r>
      <w:proofErr w:type="spellEnd"/>
      <w:proofErr w:type="gramEnd"/>
      <w:r>
        <w:t>": 199,</w:t>
      </w:r>
    </w:p>
    <w:p w14:paraId="115D878E" w14:textId="77777777" w:rsidR="00C11ED8" w:rsidRDefault="00C11ED8" w:rsidP="00C11ED8">
      <w:r>
        <w:t xml:space="preserve">  "</w:t>
      </w:r>
      <w:proofErr w:type="spellStart"/>
      <w:proofErr w:type="gramStart"/>
      <w:r>
        <w:t>checkSum</w:t>
      </w:r>
      <w:proofErr w:type="spellEnd"/>
      <w:proofErr w:type="gramEnd"/>
      <w:r>
        <w:t>": "6221e0c726bac8f8ac25f8f93b811d1ffd4c131c",</w:t>
      </w:r>
    </w:p>
    <w:p w14:paraId="4C261BCA" w14:textId="77777777" w:rsidR="00C11ED8" w:rsidRDefault="00C11ED8" w:rsidP="00C11ED8">
      <w:r>
        <w:t xml:space="preserve">  "</w:t>
      </w:r>
      <w:proofErr w:type="spellStart"/>
      <w:proofErr w:type="gramStart"/>
      <w:r>
        <w:t>expireDate</w:t>
      </w:r>
      <w:proofErr w:type="spellEnd"/>
      <w:proofErr w:type="gramEnd"/>
      <w:r>
        <w:t>": "20201231",</w:t>
      </w:r>
    </w:p>
    <w:p w14:paraId="6D04FFFA" w14:textId="77777777" w:rsidR="00C11ED8" w:rsidRDefault="00C11ED8" w:rsidP="00C11ED8">
      <w:r>
        <w:t xml:space="preserve">  "</w:t>
      </w:r>
      <w:proofErr w:type="gramStart"/>
      <w:r>
        <w:t>exponent</w:t>
      </w:r>
      <w:proofErr w:type="gramEnd"/>
      <w:r>
        <w:t>": "03",</w:t>
      </w:r>
    </w:p>
    <w:p w14:paraId="73DD13BA" w14:textId="77777777" w:rsidR="00C11ED8" w:rsidRDefault="00C11ED8" w:rsidP="00C11ED8">
      <w:r>
        <w:t xml:space="preserve">  "</w:t>
      </w:r>
      <w:proofErr w:type="spellStart"/>
      <w:proofErr w:type="gramStart"/>
      <w:r>
        <w:t>hashInd</w:t>
      </w:r>
      <w:proofErr w:type="spellEnd"/>
      <w:proofErr w:type="gramEnd"/>
      <w:r>
        <w:t>": 1,</w:t>
      </w:r>
    </w:p>
    <w:p w14:paraId="034AB4CB" w14:textId="77777777" w:rsidR="00C11ED8" w:rsidRDefault="00C11ED8" w:rsidP="00C11ED8">
      <w:r>
        <w:t xml:space="preserve">  "modulus": "cd237e34e0299de48f1a2c94f478fe972896011e1ca6ab462b68fe0f6109c9a97c2dbeea65932cde0625138b9f162b92979daab019d3b5561d31eb2d4f09f12f927ea8f740ce0e87154965505e2272f69042b15d57ccc7f771919123978283b3cce524d9715207bf5f5ad369102176f0f7a78a6deb2bff0edce165f3b14f14d0035b2756861fe03c43396ed002c894a3",</w:t>
      </w:r>
    </w:p>
    <w:p w14:paraId="64068AB6" w14:textId="77777777" w:rsidR="00C11ED8" w:rsidRDefault="00C11ED8" w:rsidP="00C11ED8">
      <w:r>
        <w:t xml:space="preserve">  "</w:t>
      </w:r>
      <w:proofErr w:type="gramStart"/>
      <w:r>
        <w:t>rid</w:t>
      </w:r>
      <w:proofErr w:type="gramEnd"/>
      <w:r>
        <w:t>": "a000000025"</w:t>
      </w:r>
    </w:p>
    <w:p w14:paraId="6A046672" w14:textId="77777777" w:rsidR="00C11ED8" w:rsidRDefault="00C11ED8" w:rsidP="00C11ED8">
      <w:r>
        <w:t>}, {</w:t>
      </w:r>
    </w:p>
    <w:p w14:paraId="45DB1DB2" w14:textId="77777777" w:rsidR="00C11ED8" w:rsidRDefault="00C11ED8" w:rsidP="00C11ED8">
      <w:r>
        <w:t xml:space="preserve">  "</w:t>
      </w:r>
      <w:proofErr w:type="spellStart"/>
      <w:proofErr w:type="gramStart"/>
      <w:r>
        <w:t>arithInd</w:t>
      </w:r>
      <w:proofErr w:type="spellEnd"/>
      <w:proofErr w:type="gramEnd"/>
      <w:r>
        <w:t>": 1,</w:t>
      </w:r>
    </w:p>
    <w:p w14:paraId="020F204B" w14:textId="77777777" w:rsidR="00C11ED8" w:rsidRDefault="00C11ED8" w:rsidP="00C11ED8">
      <w:r>
        <w:t xml:space="preserve">  "</w:t>
      </w:r>
      <w:proofErr w:type="spellStart"/>
      <w:proofErr w:type="gramStart"/>
      <w:r>
        <w:t>capkIdx</w:t>
      </w:r>
      <w:proofErr w:type="spellEnd"/>
      <w:proofErr w:type="gramEnd"/>
      <w:r>
        <w:t>": 200,</w:t>
      </w:r>
    </w:p>
    <w:p w14:paraId="19567C92" w14:textId="77777777" w:rsidR="00C11ED8" w:rsidRDefault="00C11ED8" w:rsidP="00C11ED8">
      <w:r>
        <w:t xml:space="preserve">  "</w:t>
      </w:r>
      <w:proofErr w:type="spellStart"/>
      <w:proofErr w:type="gramStart"/>
      <w:r>
        <w:t>checkSum</w:t>
      </w:r>
      <w:proofErr w:type="spellEnd"/>
      <w:proofErr w:type="gramEnd"/>
      <w:r>
        <w:t>": "33bd7a059fab094939b90a8f35845c9dc779bd50",</w:t>
      </w:r>
    </w:p>
    <w:p w14:paraId="25F59DAC" w14:textId="77777777" w:rsidR="00C11ED8" w:rsidRDefault="00C11ED8" w:rsidP="00C11ED8">
      <w:r>
        <w:t xml:space="preserve">  "</w:t>
      </w:r>
      <w:proofErr w:type="spellStart"/>
      <w:proofErr w:type="gramStart"/>
      <w:r>
        <w:t>expireDate</w:t>
      </w:r>
      <w:proofErr w:type="spellEnd"/>
      <w:proofErr w:type="gramEnd"/>
      <w:r>
        <w:t>": "20201231",</w:t>
      </w:r>
    </w:p>
    <w:p w14:paraId="5AAE958B" w14:textId="77777777" w:rsidR="00C11ED8" w:rsidRDefault="00C11ED8" w:rsidP="00C11ED8">
      <w:r>
        <w:lastRenderedPageBreak/>
        <w:t xml:space="preserve">  "</w:t>
      </w:r>
      <w:proofErr w:type="gramStart"/>
      <w:r>
        <w:t>exponent</w:t>
      </w:r>
      <w:proofErr w:type="gramEnd"/>
      <w:r>
        <w:t>": "03",</w:t>
      </w:r>
    </w:p>
    <w:p w14:paraId="76ABC8F7" w14:textId="77777777" w:rsidR="00C11ED8" w:rsidRDefault="00C11ED8" w:rsidP="00C11ED8">
      <w:r>
        <w:t xml:space="preserve">  "</w:t>
      </w:r>
      <w:proofErr w:type="spellStart"/>
      <w:proofErr w:type="gramStart"/>
      <w:r>
        <w:t>hashInd</w:t>
      </w:r>
      <w:proofErr w:type="spellEnd"/>
      <w:proofErr w:type="gramEnd"/>
      <w:r>
        <w:t>": 1,</w:t>
      </w:r>
    </w:p>
    <w:p w14:paraId="374992E8" w14:textId="77777777" w:rsidR="00C11ED8" w:rsidRDefault="00C11ED8" w:rsidP="00C11ED8">
      <w:r>
        <w:t xml:space="preserve">  "modulus": "bf0cfced708fb6b048e3014336ea24aa007d7967b8aa4e613d26d015c4fe7805d9db131ced0d2a8ed504c3b5ccd48c33199e5a5bf644da043b54dbf60276f05b1750fab39098c7511d04babc649482ddcf7cc42c8c435bab8dd0eb1a620c31111d1aaaf9af6571eebd4cf5a08496d57e7abdbb5180e0a42da869ab95fb620eff2641c3702af3be0b0c138eaef202e21d",</w:t>
      </w:r>
    </w:p>
    <w:p w14:paraId="1C95ACC5" w14:textId="77777777" w:rsidR="00C11ED8" w:rsidRDefault="00C11ED8" w:rsidP="00C11ED8">
      <w:r>
        <w:t xml:space="preserve">  "</w:t>
      </w:r>
      <w:proofErr w:type="gramStart"/>
      <w:r>
        <w:t>rid</w:t>
      </w:r>
      <w:proofErr w:type="gramEnd"/>
      <w:r>
        <w:t>": "a000000025"</w:t>
      </w:r>
    </w:p>
    <w:p w14:paraId="3511B6EB" w14:textId="77777777" w:rsidR="00C11ED8" w:rsidRDefault="00C11ED8" w:rsidP="00C11ED8">
      <w:r>
        <w:t>}, {</w:t>
      </w:r>
    </w:p>
    <w:p w14:paraId="03A31570" w14:textId="77777777" w:rsidR="00C11ED8" w:rsidRDefault="00C11ED8" w:rsidP="00C11ED8">
      <w:r>
        <w:t xml:space="preserve">  "</w:t>
      </w:r>
      <w:proofErr w:type="spellStart"/>
      <w:proofErr w:type="gramStart"/>
      <w:r>
        <w:t>arithInd</w:t>
      </w:r>
      <w:proofErr w:type="spellEnd"/>
      <w:proofErr w:type="gramEnd"/>
      <w:r>
        <w:t>": 1,</w:t>
      </w:r>
    </w:p>
    <w:p w14:paraId="227A28C7" w14:textId="77777777" w:rsidR="00C11ED8" w:rsidRDefault="00C11ED8" w:rsidP="00C11ED8">
      <w:r>
        <w:t xml:space="preserve">  "</w:t>
      </w:r>
      <w:proofErr w:type="spellStart"/>
      <w:proofErr w:type="gramStart"/>
      <w:r>
        <w:t>capkIdx</w:t>
      </w:r>
      <w:proofErr w:type="spellEnd"/>
      <w:proofErr w:type="gramEnd"/>
      <w:r>
        <w:t>": 201,</w:t>
      </w:r>
    </w:p>
    <w:p w14:paraId="437B31E2" w14:textId="77777777" w:rsidR="00C11ED8" w:rsidRDefault="00C11ED8" w:rsidP="00C11ED8">
      <w:r>
        <w:t xml:space="preserve">  "</w:t>
      </w:r>
      <w:proofErr w:type="spellStart"/>
      <w:proofErr w:type="gramStart"/>
      <w:r>
        <w:t>checkSum</w:t>
      </w:r>
      <w:proofErr w:type="spellEnd"/>
      <w:proofErr w:type="gramEnd"/>
      <w:r>
        <w:t>": "8e8dff443d78cd91de88821d70c98f0638e51e49",</w:t>
      </w:r>
    </w:p>
    <w:p w14:paraId="683591E7" w14:textId="77777777" w:rsidR="00C11ED8" w:rsidRDefault="00C11ED8" w:rsidP="00C11ED8">
      <w:r>
        <w:t xml:space="preserve">  "</w:t>
      </w:r>
      <w:proofErr w:type="spellStart"/>
      <w:proofErr w:type="gramStart"/>
      <w:r>
        <w:t>expireDate</w:t>
      </w:r>
      <w:proofErr w:type="spellEnd"/>
      <w:proofErr w:type="gramEnd"/>
      <w:r>
        <w:t>": "20201231",</w:t>
      </w:r>
    </w:p>
    <w:p w14:paraId="6A2B2CD9" w14:textId="77777777" w:rsidR="00C11ED8" w:rsidRDefault="00C11ED8" w:rsidP="00C11ED8">
      <w:r>
        <w:t xml:space="preserve">  "</w:t>
      </w:r>
      <w:proofErr w:type="gramStart"/>
      <w:r>
        <w:t>exponent</w:t>
      </w:r>
      <w:proofErr w:type="gramEnd"/>
      <w:r>
        <w:t>": "03",</w:t>
      </w:r>
    </w:p>
    <w:p w14:paraId="15646A2F" w14:textId="77777777" w:rsidR="00C11ED8" w:rsidRDefault="00C11ED8" w:rsidP="00C11ED8">
      <w:r>
        <w:t xml:space="preserve">  "</w:t>
      </w:r>
      <w:proofErr w:type="spellStart"/>
      <w:proofErr w:type="gramStart"/>
      <w:r>
        <w:t>hashInd</w:t>
      </w:r>
      <w:proofErr w:type="spellEnd"/>
      <w:proofErr w:type="gramEnd"/>
      <w:r>
        <w:t>": 1,</w:t>
      </w:r>
    </w:p>
    <w:p w14:paraId="484A4F63" w14:textId="77777777" w:rsidR="00C11ED8" w:rsidRDefault="00C11ED8" w:rsidP="00C11ED8">
      <w:r>
        <w:t xml:space="preserve">  "modulus": "b362db5733c15b8797b8ecee55cb1a371f760e0bedd3715bb270424fd4ea26062c38c3f4aaa3732a83d36ea8e9602f6683eecc6baff63dd2d49014bde4d6d603cd744206b05b4bad0c64c63ab3976b5c8caaf8539549f5921c0b700d5b0f83c4e7e946068baaab5463544db18c63801118f2182efcc8a1e85e53c2a7ae839a5c6a3cabe73762b70d170ab64afc6ca482944902611fb0061e09a67acb77e493d998a0ccf93d81a4f6c0dc6b7df22e62db",</w:t>
      </w:r>
    </w:p>
    <w:p w14:paraId="65D45949" w14:textId="77777777" w:rsidR="00C11ED8" w:rsidRDefault="00C11ED8" w:rsidP="00C11ED8">
      <w:r>
        <w:t xml:space="preserve">  "</w:t>
      </w:r>
      <w:proofErr w:type="gramStart"/>
      <w:r>
        <w:t>rid</w:t>
      </w:r>
      <w:proofErr w:type="gramEnd"/>
      <w:r>
        <w:t>": "a000000025"</w:t>
      </w:r>
    </w:p>
    <w:p w14:paraId="1E723AEF" w14:textId="77777777" w:rsidR="00C11ED8" w:rsidRDefault="00C11ED8" w:rsidP="00C11ED8">
      <w:r>
        <w:t>}, {</w:t>
      </w:r>
    </w:p>
    <w:p w14:paraId="1F4BAE81" w14:textId="77777777" w:rsidR="00C11ED8" w:rsidRDefault="00C11ED8" w:rsidP="00C11ED8">
      <w:r>
        <w:t xml:space="preserve">  "</w:t>
      </w:r>
      <w:proofErr w:type="spellStart"/>
      <w:proofErr w:type="gramStart"/>
      <w:r>
        <w:t>arithInd</w:t>
      </w:r>
      <w:proofErr w:type="spellEnd"/>
      <w:proofErr w:type="gramEnd"/>
      <w:r>
        <w:t>": 1,</w:t>
      </w:r>
    </w:p>
    <w:p w14:paraId="35724FE0" w14:textId="77777777" w:rsidR="00C11ED8" w:rsidRDefault="00C11ED8" w:rsidP="00C11ED8">
      <w:r>
        <w:t xml:space="preserve">  "</w:t>
      </w:r>
      <w:proofErr w:type="spellStart"/>
      <w:proofErr w:type="gramStart"/>
      <w:r>
        <w:t>capkIdx</w:t>
      </w:r>
      <w:proofErr w:type="spellEnd"/>
      <w:proofErr w:type="gramEnd"/>
      <w:r>
        <w:t>": 202,</w:t>
      </w:r>
    </w:p>
    <w:p w14:paraId="7D6F0303" w14:textId="77777777" w:rsidR="00C11ED8" w:rsidRDefault="00C11ED8" w:rsidP="00C11ED8">
      <w:r>
        <w:t xml:space="preserve">  "</w:t>
      </w:r>
      <w:proofErr w:type="spellStart"/>
      <w:proofErr w:type="gramStart"/>
      <w:r>
        <w:t>checkSum</w:t>
      </w:r>
      <w:proofErr w:type="spellEnd"/>
      <w:proofErr w:type="gramEnd"/>
      <w:r>
        <w:t>": "6bda32b1aa171444c7e8f88075a74fbfe845765f",</w:t>
      </w:r>
    </w:p>
    <w:p w14:paraId="26D38499" w14:textId="77777777" w:rsidR="00C11ED8" w:rsidRDefault="00C11ED8" w:rsidP="00C11ED8">
      <w:r>
        <w:t xml:space="preserve">  "</w:t>
      </w:r>
      <w:proofErr w:type="spellStart"/>
      <w:proofErr w:type="gramStart"/>
      <w:r>
        <w:t>expireDate</w:t>
      </w:r>
      <w:proofErr w:type="spellEnd"/>
      <w:proofErr w:type="gramEnd"/>
      <w:r>
        <w:t>": "20201231",</w:t>
      </w:r>
    </w:p>
    <w:p w14:paraId="1B92BAD3" w14:textId="77777777" w:rsidR="00C11ED8" w:rsidRDefault="00C11ED8" w:rsidP="00C11ED8">
      <w:r>
        <w:lastRenderedPageBreak/>
        <w:t xml:space="preserve">  "</w:t>
      </w:r>
      <w:proofErr w:type="gramStart"/>
      <w:r>
        <w:t>exponent</w:t>
      </w:r>
      <w:proofErr w:type="gramEnd"/>
      <w:r>
        <w:t>": "03",</w:t>
      </w:r>
    </w:p>
    <w:p w14:paraId="6715F0F0" w14:textId="77777777" w:rsidR="00C11ED8" w:rsidRDefault="00C11ED8" w:rsidP="00C11ED8">
      <w:r>
        <w:t xml:space="preserve">  "</w:t>
      </w:r>
      <w:proofErr w:type="spellStart"/>
      <w:proofErr w:type="gramStart"/>
      <w:r>
        <w:t>hashInd</w:t>
      </w:r>
      <w:proofErr w:type="spellEnd"/>
      <w:proofErr w:type="gramEnd"/>
      <w:r>
        <w:t>": 1,</w:t>
      </w:r>
    </w:p>
    <w:p w14:paraId="4FC9218B" w14:textId="77777777" w:rsidR="00C11ED8" w:rsidRDefault="00C11ED8" w:rsidP="00C11ED8">
      <w:r>
        <w:t xml:space="preserve">  "modulus": "c23ecbd7119f479c2ee546c123a585d697a7d10b55c2d28bef0d299c01dc65420a03fe5227ecdecb8025fbc86eebc1935298c1753ab849936749719591758c315fa150400789bb14fadd6eae2ad617da38163199d1bad5d3f8f6a7a20aef420adfe2404d30b219359c6a4952565ccca6f11ec5be564b49b0ea5bf5b3dc8c5c6401208d0029c3957a8c5922cbde39d3a564c6debb6bd2aef91fc27bb3d3892beb9646dce2e1ef8581effa712158aaec541c0bbb4b3e279d7da54e45a0acc3570e712c9f7cdf985cfafd382ae13a3b214a9e8e1e71ab1ea707895112abc3a97d0fcb0ae2ee5c85492b6cfd54885cdd6337e895cc70fb3255e3",</w:t>
      </w:r>
    </w:p>
    <w:p w14:paraId="7218C316" w14:textId="77777777" w:rsidR="00C11ED8" w:rsidRDefault="00C11ED8" w:rsidP="00C11ED8">
      <w:r>
        <w:t xml:space="preserve">  "</w:t>
      </w:r>
      <w:proofErr w:type="gramStart"/>
      <w:r>
        <w:t>rid</w:t>
      </w:r>
      <w:proofErr w:type="gramEnd"/>
      <w:r>
        <w:t>": "a000000025"</w:t>
      </w:r>
    </w:p>
    <w:p w14:paraId="6B5C909D" w14:textId="3B010AEB" w:rsidR="00C11ED8" w:rsidRPr="00C11ED8" w:rsidRDefault="00C11ED8" w:rsidP="00C11ED8">
      <w:r>
        <w:t>}</w:t>
      </w:r>
    </w:p>
    <w:p w14:paraId="33E59342" w14:textId="6BD92274" w:rsidR="003941C2" w:rsidRPr="001F7A80" w:rsidRDefault="001F7A80" w:rsidP="004C1856">
      <w:pPr>
        <w:rPr>
          <w:rFonts w:asciiTheme="minorEastAsia" w:hAnsiTheme="minorEastAsia"/>
          <w:b/>
          <w:color w:val="FF0000"/>
        </w:rPr>
      </w:pPr>
      <w:r w:rsidRPr="001F7A80">
        <w:rPr>
          <w:rFonts w:asciiTheme="minorEastAsia" w:hAnsiTheme="minorEastAsia" w:hint="eastAsia"/>
          <w:b/>
          <w:color w:val="FF0000"/>
        </w:rPr>
        <w:t>Note:</w:t>
      </w:r>
      <w:r w:rsidRPr="001F7A80">
        <w:rPr>
          <w:rFonts w:asciiTheme="minorEastAsia" w:hAnsiTheme="minorEastAsia"/>
          <w:color w:val="FF0000"/>
        </w:rPr>
        <w:t xml:space="preserve"> </w:t>
      </w:r>
      <w:proofErr w:type="spellStart"/>
      <w:r w:rsidRPr="001F7A80">
        <w:rPr>
          <w:rFonts w:asciiTheme="minorEastAsia" w:hAnsiTheme="minorEastAsia"/>
          <w:color w:val="FF0000"/>
        </w:rPr>
        <w:t>capkIdx</w:t>
      </w:r>
      <w:proofErr w:type="spellEnd"/>
      <w:r w:rsidRPr="001F7A80">
        <w:rPr>
          <w:rFonts w:asciiTheme="minorEastAsia" w:hAnsiTheme="minorEastAsia"/>
          <w:color w:val="FF0000"/>
        </w:rPr>
        <w:t xml:space="preserve"> is </w:t>
      </w:r>
      <w:proofErr w:type="spellStart"/>
      <w:r w:rsidRPr="001F7A80">
        <w:rPr>
          <w:rFonts w:asciiTheme="minorEastAsia" w:hAnsiTheme="minorEastAsia"/>
          <w:color w:val="FF0000"/>
        </w:rPr>
        <w:t>int</w:t>
      </w:r>
      <w:proofErr w:type="spellEnd"/>
      <w:r w:rsidRPr="001F7A80">
        <w:rPr>
          <w:rFonts w:asciiTheme="minorEastAsia" w:hAnsiTheme="minorEastAsia"/>
          <w:color w:val="FF0000"/>
        </w:rPr>
        <w:t xml:space="preserve"> type in above list. For example 239(int) = </w:t>
      </w:r>
      <w:proofErr w:type="gramStart"/>
      <w:r w:rsidRPr="001F7A80">
        <w:rPr>
          <w:rFonts w:asciiTheme="minorEastAsia" w:hAnsiTheme="minorEastAsia"/>
          <w:color w:val="FF0000"/>
        </w:rPr>
        <w:t>0xEF(</w:t>
      </w:r>
      <w:proofErr w:type="gramEnd"/>
      <w:r w:rsidRPr="001F7A80">
        <w:rPr>
          <w:rFonts w:asciiTheme="minorEastAsia" w:hAnsiTheme="minorEastAsia"/>
          <w:color w:val="FF0000"/>
        </w:rPr>
        <w:t>Hexadecimal)</w:t>
      </w:r>
    </w:p>
    <w:p w14:paraId="1E7AB991" w14:textId="77777777" w:rsidR="001F7A80" w:rsidRDefault="001F7A80" w:rsidP="004C1856">
      <w:pPr>
        <w:rPr>
          <w:rFonts w:asciiTheme="minorEastAsia" w:hAnsiTheme="minorEastAsia"/>
          <w:b/>
        </w:rPr>
      </w:pPr>
    </w:p>
    <w:p w14:paraId="455B4AEB" w14:textId="6F8637BA" w:rsidR="0023244D" w:rsidRDefault="0023244D" w:rsidP="004C1856">
      <w:pPr>
        <w:pStyle w:val="2"/>
        <w:spacing w:before="156"/>
        <w:rPr>
          <w:rFonts w:asciiTheme="minorEastAsia" w:eastAsiaTheme="minorEastAsia" w:hAnsiTheme="minorEastAsia"/>
          <w:color w:val="FF0000"/>
        </w:rPr>
      </w:pPr>
      <w:bookmarkStart w:id="24" w:name="_Toc101455718"/>
      <w:r w:rsidRPr="00527215">
        <w:rPr>
          <w:rFonts w:asciiTheme="minorEastAsia" w:eastAsiaTheme="minorEastAsia" w:hAnsiTheme="minorEastAsia" w:hint="eastAsia"/>
          <w:color w:val="FF0000"/>
        </w:rPr>
        <w:t>Related EMV tags</w:t>
      </w:r>
      <w:bookmarkEnd w:id="24"/>
    </w:p>
    <w:p w14:paraId="3842506D" w14:textId="0EA66034" w:rsidR="00527215" w:rsidRDefault="00B62378" w:rsidP="00527215">
      <w:r w:rsidRPr="00B62378">
        <w:t>Terminal Type – Modified</w:t>
      </w:r>
    </w:p>
    <w:p w14:paraId="32EAA028" w14:textId="73FCC65D" w:rsidR="00F329B4" w:rsidRDefault="00F329B4" w:rsidP="00527215">
      <w:r>
        <w:t>Send in GPO command</w:t>
      </w:r>
    </w:p>
    <w:p w14:paraId="1FC5638A" w14:textId="6FA37A0E" w:rsidR="00B62378" w:rsidRDefault="00B62378" w:rsidP="00527215">
      <w:r>
        <w:rPr>
          <w:noProof/>
        </w:rPr>
        <w:drawing>
          <wp:inline distT="0" distB="0" distL="0" distR="0" wp14:anchorId="6D8E4BD1" wp14:editId="2A03E161">
            <wp:extent cx="3843646" cy="3137535"/>
            <wp:effectExtent l="0" t="0" r="508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64839" cy="3154835"/>
                    </a:xfrm>
                    <a:prstGeom prst="rect">
                      <a:avLst/>
                    </a:prstGeom>
                  </pic:spPr>
                </pic:pic>
              </a:graphicData>
            </a:graphic>
          </wp:inline>
        </w:drawing>
      </w:r>
    </w:p>
    <w:p w14:paraId="49544D7F" w14:textId="77777777" w:rsidR="00E05B50" w:rsidRDefault="00E05B50" w:rsidP="00527215"/>
    <w:p w14:paraId="5F4261FC" w14:textId="10539A5E" w:rsidR="00527215" w:rsidRDefault="002E508B" w:rsidP="00527215">
      <w:proofErr w:type="gramStart"/>
      <w:r>
        <w:t>9F6E</w:t>
      </w:r>
      <w:r w:rsidR="00527215">
        <w:rPr>
          <w:rFonts w:hint="eastAsia"/>
        </w:rPr>
        <w:t xml:space="preserve"> :</w:t>
      </w:r>
      <w:proofErr w:type="gramEnd"/>
      <w:r w:rsidR="00527215">
        <w:rPr>
          <w:rFonts w:hint="eastAsia"/>
        </w:rPr>
        <w:t xml:space="preserve"> </w:t>
      </w:r>
      <w:r w:rsidRPr="002E508B">
        <w:t>Enhanced Contactless Reader Capabilities</w:t>
      </w:r>
    </w:p>
    <w:p w14:paraId="28FB7557" w14:textId="163E2296" w:rsidR="006348EE" w:rsidRDefault="006348EE" w:rsidP="00527215">
      <w:r>
        <w:t>Send with unmodified 9F35 in GPO command.</w:t>
      </w:r>
    </w:p>
    <w:p w14:paraId="7B2E1377" w14:textId="3C5AD041" w:rsidR="00B62378" w:rsidRDefault="00B62378" w:rsidP="00527215">
      <w:r>
        <w:rPr>
          <w:noProof/>
        </w:rPr>
        <w:drawing>
          <wp:inline distT="0" distB="0" distL="0" distR="0" wp14:anchorId="09224E4E" wp14:editId="0B711118">
            <wp:extent cx="3467747" cy="3327349"/>
            <wp:effectExtent l="0" t="0" r="0"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79880" cy="3338991"/>
                    </a:xfrm>
                    <a:prstGeom prst="rect">
                      <a:avLst/>
                    </a:prstGeom>
                  </pic:spPr>
                </pic:pic>
              </a:graphicData>
            </a:graphic>
          </wp:inline>
        </w:drawing>
      </w:r>
    </w:p>
    <w:p w14:paraId="0EE1FA6C" w14:textId="7C3D394A" w:rsidR="009D55B7" w:rsidRDefault="009D55B7" w:rsidP="00527215">
      <w:r>
        <w:rPr>
          <w:rFonts w:hint="eastAsia"/>
        </w:rPr>
        <w:t>8</w:t>
      </w:r>
      <w:r>
        <w:t>2: application interchange profile</w:t>
      </w:r>
    </w:p>
    <w:p w14:paraId="79B1C729" w14:textId="2C443591" w:rsidR="007A6C6E" w:rsidRDefault="007A6C6E" w:rsidP="00527215">
      <w:r>
        <w:t xml:space="preserve">Returned from GPO response </w:t>
      </w:r>
    </w:p>
    <w:p w14:paraId="53CBC305" w14:textId="1316317E" w:rsidR="009D55B7" w:rsidRDefault="009D55B7" w:rsidP="00527215">
      <w:r>
        <w:rPr>
          <w:noProof/>
        </w:rPr>
        <w:lastRenderedPageBreak/>
        <w:drawing>
          <wp:inline distT="0" distB="0" distL="0" distR="0" wp14:anchorId="55756911" wp14:editId="0448127A">
            <wp:extent cx="3569861" cy="3914766"/>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77093" cy="3922697"/>
                    </a:xfrm>
                    <a:prstGeom prst="rect">
                      <a:avLst/>
                    </a:prstGeom>
                  </pic:spPr>
                </pic:pic>
              </a:graphicData>
            </a:graphic>
          </wp:inline>
        </w:drawing>
      </w:r>
    </w:p>
    <w:p w14:paraId="392452FD" w14:textId="16EC4CEE" w:rsidR="00527215" w:rsidRDefault="00E05B50" w:rsidP="00527215">
      <w:r>
        <w:t>9F70:</w:t>
      </w:r>
      <w:r w:rsidRPr="00E05B50">
        <w:t xml:space="preserve"> Card Interface Capabilities</w:t>
      </w:r>
    </w:p>
    <w:p w14:paraId="5B0610CA" w14:textId="656EEAA5" w:rsidR="008C0BA5" w:rsidRDefault="008C0BA5" w:rsidP="00527215">
      <w:r>
        <w:t>Returned from read record command</w:t>
      </w:r>
    </w:p>
    <w:p w14:paraId="32710978" w14:textId="3C89DD83" w:rsidR="00E05B50" w:rsidRDefault="002C72D5" w:rsidP="004C1856">
      <w:r>
        <w:rPr>
          <w:noProof/>
        </w:rPr>
        <w:drawing>
          <wp:inline distT="0" distB="0" distL="0" distR="0" wp14:anchorId="1003B958" wp14:editId="2F867987">
            <wp:extent cx="4525988" cy="2336800"/>
            <wp:effectExtent l="0" t="0" r="8255" b="635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28586" cy="2338141"/>
                    </a:xfrm>
                    <a:prstGeom prst="rect">
                      <a:avLst/>
                    </a:prstGeom>
                  </pic:spPr>
                </pic:pic>
              </a:graphicData>
            </a:graphic>
          </wp:inline>
        </w:drawing>
      </w:r>
    </w:p>
    <w:p w14:paraId="67615815" w14:textId="636B3FED" w:rsidR="00E05B50" w:rsidRDefault="00E05B50" w:rsidP="004C1856">
      <w:r w:rsidRPr="00E05B50">
        <w:t>9F71:</w:t>
      </w:r>
      <w:r>
        <w:t xml:space="preserve"> Mobile CVM </w:t>
      </w:r>
      <w:r w:rsidRPr="00E05B50">
        <w:t>Results</w:t>
      </w:r>
    </w:p>
    <w:p w14:paraId="5CFDA470" w14:textId="027A562F" w:rsidR="008B6232" w:rsidRDefault="008B6232" w:rsidP="004C1856">
      <w:r>
        <w:t>Returned from GPO command</w:t>
      </w:r>
    </w:p>
    <w:p w14:paraId="1C8FB6D0" w14:textId="7215A48C" w:rsidR="0096350D" w:rsidRPr="00385582" w:rsidRDefault="00385582" w:rsidP="004C1856">
      <w:r>
        <w:rPr>
          <w:noProof/>
        </w:rPr>
        <w:lastRenderedPageBreak/>
        <w:drawing>
          <wp:inline distT="0" distB="0" distL="0" distR="0" wp14:anchorId="5F275E91" wp14:editId="3746F5C7">
            <wp:extent cx="4540885" cy="2755822"/>
            <wp:effectExtent l="0" t="0" r="0" b="698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47655" cy="2759931"/>
                    </a:xfrm>
                    <a:prstGeom prst="rect">
                      <a:avLst/>
                    </a:prstGeom>
                  </pic:spPr>
                </pic:pic>
              </a:graphicData>
            </a:graphic>
          </wp:inline>
        </w:drawing>
      </w:r>
    </w:p>
    <w:p w14:paraId="682D3953" w14:textId="2C5CD58A" w:rsidR="00F70377" w:rsidRDefault="006C5406" w:rsidP="006971AD">
      <w:pPr>
        <w:pStyle w:val="10"/>
        <w:rPr>
          <w:rFonts w:asciiTheme="minorEastAsia" w:hAnsiTheme="minorEastAsia"/>
          <w:color w:val="FF0000"/>
        </w:rPr>
      </w:pPr>
      <w:bookmarkStart w:id="25" w:name="_Toc101455719"/>
      <w:bookmarkStart w:id="26" w:name="_Toc333355532"/>
      <w:bookmarkStart w:id="27" w:name="_Toc333410975"/>
      <w:bookmarkEnd w:id="11"/>
      <w:bookmarkEnd w:id="12"/>
      <w:bookmarkEnd w:id="13"/>
      <w:bookmarkEnd w:id="14"/>
      <w:r>
        <w:rPr>
          <w:rFonts w:asciiTheme="minorEastAsia" w:hAnsiTheme="minorEastAsia"/>
          <w:color w:val="FF0000"/>
        </w:rPr>
        <w:t xml:space="preserve">3 </w:t>
      </w:r>
      <w:r w:rsidR="003941C2">
        <w:rPr>
          <w:rFonts w:asciiTheme="minorEastAsia" w:hAnsiTheme="minorEastAsia"/>
          <w:color w:val="FF0000"/>
        </w:rPr>
        <w:t>Test cases</w:t>
      </w:r>
      <w:bookmarkEnd w:id="25"/>
    </w:p>
    <w:p w14:paraId="16CDDDE3" w14:textId="359D4E92" w:rsidR="003941C2" w:rsidRDefault="00CF6C73" w:rsidP="003941C2">
      <w:pPr>
        <w:pStyle w:val="2"/>
        <w:spacing w:before="156"/>
        <w:rPr>
          <w:rFonts w:asciiTheme="minorEastAsia" w:eastAsiaTheme="minorEastAsia" w:hAnsiTheme="minorEastAsia"/>
          <w:color w:val="FF0000"/>
        </w:rPr>
      </w:pPr>
      <w:bookmarkStart w:id="28" w:name="_Toc101455720"/>
      <w:r>
        <w:rPr>
          <w:rFonts w:asciiTheme="minorEastAsia" w:eastAsiaTheme="minorEastAsia" w:hAnsiTheme="minorEastAsia" w:hint="eastAsia"/>
          <w:color w:val="FF0000"/>
        </w:rPr>
        <w:t>Global</w:t>
      </w:r>
      <w:r>
        <w:rPr>
          <w:rFonts w:asciiTheme="minorEastAsia" w:eastAsiaTheme="minorEastAsia" w:hAnsiTheme="minorEastAsia"/>
          <w:color w:val="FF0000"/>
        </w:rPr>
        <w:t xml:space="preserve"> </w:t>
      </w:r>
      <w:proofErr w:type="spellStart"/>
      <w:r>
        <w:rPr>
          <w:rFonts w:asciiTheme="minorEastAsia" w:eastAsiaTheme="minorEastAsia" w:hAnsiTheme="minorEastAsia"/>
          <w:color w:val="FF0000"/>
        </w:rPr>
        <w:t>Expresspay</w:t>
      </w:r>
      <w:proofErr w:type="spellEnd"/>
      <w:r>
        <w:rPr>
          <w:rFonts w:asciiTheme="minorEastAsia" w:eastAsiaTheme="minorEastAsia" w:hAnsiTheme="minorEastAsia"/>
          <w:color w:val="FF0000"/>
        </w:rPr>
        <w:t xml:space="preserve"> EP4.0 3.0</w:t>
      </w:r>
      <w:bookmarkEnd w:id="28"/>
    </w:p>
    <w:p w14:paraId="0C69A64F" w14:textId="5D56CC9E" w:rsidR="005A18EF" w:rsidRDefault="005A18EF" w:rsidP="005A18EF">
      <w:pPr>
        <w:pStyle w:val="3"/>
        <w:rPr>
          <w:b w:val="0"/>
          <w:color w:val="FF0000"/>
        </w:rPr>
      </w:pPr>
      <w:bookmarkStart w:id="29" w:name="_Toc101455721"/>
      <w:r>
        <w:rPr>
          <w:b w:val="0"/>
          <w:color w:val="FF0000"/>
        </w:rPr>
        <w:t>AXP EP0</w:t>
      </w:r>
      <w:r w:rsidR="00AE1EE0">
        <w:rPr>
          <w:b w:val="0"/>
          <w:color w:val="FF0000"/>
        </w:rPr>
        <w:t>01</w:t>
      </w:r>
      <w:bookmarkEnd w:id="29"/>
    </w:p>
    <w:p w14:paraId="75E6A690" w14:textId="4BE21C83" w:rsidR="00DB3F00" w:rsidRDefault="00DB3F00" w:rsidP="00DB3F00">
      <w:r>
        <w:t>Enter amount 6.01</w:t>
      </w:r>
    </w:p>
    <w:p w14:paraId="3C6C9B71" w14:textId="0BEE3FFA" w:rsidR="00DB3F00" w:rsidRDefault="00241A6C" w:rsidP="00DB3F00">
      <w:r>
        <w:rPr>
          <w:noProof/>
        </w:rPr>
        <w:drawing>
          <wp:inline distT="0" distB="0" distL="0" distR="0" wp14:anchorId="4E191563" wp14:editId="251AEFA3">
            <wp:extent cx="5194935" cy="1812730"/>
            <wp:effectExtent l="0" t="0" r="571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04575" cy="1816094"/>
                    </a:xfrm>
                    <a:prstGeom prst="rect">
                      <a:avLst/>
                    </a:prstGeom>
                  </pic:spPr>
                </pic:pic>
              </a:graphicData>
            </a:graphic>
          </wp:inline>
        </w:drawing>
      </w:r>
    </w:p>
    <w:p w14:paraId="1242B605" w14:textId="6FB495B5" w:rsidR="0011637B" w:rsidRDefault="0011637B" w:rsidP="00DB3F00">
      <w:r>
        <w:rPr>
          <w:rFonts w:hint="eastAsia"/>
        </w:rPr>
        <w:t>T</w:t>
      </w:r>
      <w:r>
        <w:t>est Report:</w:t>
      </w:r>
    </w:p>
    <w:p w14:paraId="4A9E340E" w14:textId="2D64EBBB" w:rsidR="0011637B" w:rsidRDefault="00482903" w:rsidP="00DB3F00">
      <w:r>
        <w:rPr>
          <w:noProof/>
        </w:rPr>
        <w:lastRenderedPageBreak/>
        <w:drawing>
          <wp:inline distT="0" distB="0" distL="0" distR="0" wp14:anchorId="13B4388E" wp14:editId="0FB69E88">
            <wp:extent cx="6508593" cy="2901950"/>
            <wp:effectExtent l="0" t="0" r="6985"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16079" cy="2905288"/>
                    </a:xfrm>
                    <a:prstGeom prst="rect">
                      <a:avLst/>
                    </a:prstGeom>
                  </pic:spPr>
                </pic:pic>
              </a:graphicData>
            </a:graphic>
          </wp:inline>
        </w:drawing>
      </w:r>
    </w:p>
    <w:p w14:paraId="6E46C16B" w14:textId="3A2E05BF" w:rsidR="00482903" w:rsidRPr="00DB3F00" w:rsidRDefault="00004890" w:rsidP="00DB3F00">
      <w:r>
        <w:rPr>
          <w:noProof/>
        </w:rPr>
        <w:lastRenderedPageBreak/>
        <w:drawing>
          <wp:inline distT="0" distB="0" distL="0" distR="0" wp14:anchorId="129F39E5" wp14:editId="1A85E31D">
            <wp:extent cx="6210935" cy="6034405"/>
            <wp:effectExtent l="0" t="0" r="0" b="444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210935" cy="6034405"/>
                    </a:xfrm>
                    <a:prstGeom prst="rect">
                      <a:avLst/>
                    </a:prstGeom>
                  </pic:spPr>
                </pic:pic>
              </a:graphicData>
            </a:graphic>
          </wp:inline>
        </w:drawing>
      </w:r>
    </w:p>
    <w:p w14:paraId="5B93217B" w14:textId="0DB9C51E" w:rsidR="00334C82" w:rsidRDefault="00006AFD" w:rsidP="00334C82">
      <w:r>
        <w:t>Android logcat:</w:t>
      </w:r>
    </w:p>
    <w:p w14:paraId="2ACBD0DD" w14:textId="43B2B747" w:rsidR="00006AFD" w:rsidRPr="00334C82" w:rsidRDefault="00006AFD" w:rsidP="00334C82">
      <w:r>
        <w:tab/>
      </w:r>
      <w:r w:rsidR="00FD38FB">
        <w:rPr>
          <w:noProof/>
        </w:rPr>
        <w:lastRenderedPageBreak/>
        <w:drawing>
          <wp:inline distT="0" distB="0" distL="0" distR="0" wp14:anchorId="43F407D8" wp14:editId="71CBD531">
            <wp:extent cx="6210935" cy="34239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210935" cy="3423920"/>
                    </a:xfrm>
                    <a:prstGeom prst="rect">
                      <a:avLst/>
                    </a:prstGeom>
                  </pic:spPr>
                </pic:pic>
              </a:graphicData>
            </a:graphic>
          </wp:inline>
        </w:drawing>
      </w:r>
    </w:p>
    <w:p w14:paraId="48DD486A" w14:textId="26A3ADAE" w:rsidR="005A18EF" w:rsidRDefault="005A18EF" w:rsidP="005A18EF">
      <w:pPr>
        <w:pStyle w:val="3"/>
        <w:rPr>
          <w:b w:val="0"/>
          <w:color w:val="FF0000"/>
        </w:rPr>
      </w:pPr>
      <w:bookmarkStart w:id="30" w:name="_Toc101455722"/>
      <w:r>
        <w:rPr>
          <w:b w:val="0"/>
          <w:color w:val="FF0000"/>
        </w:rPr>
        <w:t>AXP EP0</w:t>
      </w:r>
      <w:r w:rsidR="00AE1EE0">
        <w:rPr>
          <w:b w:val="0"/>
          <w:color w:val="FF0000"/>
        </w:rPr>
        <w:t>03</w:t>
      </w:r>
      <w:bookmarkEnd w:id="30"/>
    </w:p>
    <w:p w14:paraId="7F692B29" w14:textId="2FAD9C9F" w:rsidR="00A556F9" w:rsidRPr="00A556F9" w:rsidRDefault="00A556F9" w:rsidP="00A556F9">
      <w:r>
        <w:t>Enter amount 12.01</w:t>
      </w:r>
    </w:p>
    <w:p w14:paraId="3304D0C5" w14:textId="2BDDBD97" w:rsidR="00FD5770" w:rsidRDefault="00A556F9" w:rsidP="00FD5770">
      <w:r>
        <w:rPr>
          <w:noProof/>
        </w:rPr>
        <w:drawing>
          <wp:inline distT="0" distB="0" distL="0" distR="0" wp14:anchorId="74BF154E" wp14:editId="2A235F10">
            <wp:extent cx="5506085" cy="1702884"/>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27454" cy="1709493"/>
                    </a:xfrm>
                    <a:prstGeom prst="rect">
                      <a:avLst/>
                    </a:prstGeom>
                  </pic:spPr>
                </pic:pic>
              </a:graphicData>
            </a:graphic>
          </wp:inline>
        </w:drawing>
      </w:r>
    </w:p>
    <w:p w14:paraId="325E5674" w14:textId="383E607A" w:rsidR="00A556F9" w:rsidRDefault="00A556F9" w:rsidP="00FD5770">
      <w:r>
        <w:rPr>
          <w:rFonts w:hint="eastAsia"/>
        </w:rPr>
        <w:t>T</w:t>
      </w:r>
      <w:r>
        <w:t>est Report:</w:t>
      </w:r>
    </w:p>
    <w:p w14:paraId="4C0802AF" w14:textId="5C216855" w:rsidR="00A556F9" w:rsidRDefault="002532BB" w:rsidP="00FD5770">
      <w:r>
        <w:rPr>
          <w:noProof/>
        </w:rPr>
        <w:lastRenderedPageBreak/>
        <w:drawing>
          <wp:inline distT="0" distB="0" distL="0" distR="0" wp14:anchorId="08AC64DE" wp14:editId="21AEA754">
            <wp:extent cx="6210935" cy="257238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210935" cy="2572385"/>
                    </a:xfrm>
                    <a:prstGeom prst="rect">
                      <a:avLst/>
                    </a:prstGeom>
                  </pic:spPr>
                </pic:pic>
              </a:graphicData>
            </a:graphic>
          </wp:inline>
        </w:drawing>
      </w:r>
    </w:p>
    <w:p w14:paraId="3F66745F" w14:textId="2086C2EF" w:rsidR="00482903" w:rsidRDefault="00482903" w:rsidP="00FD5770">
      <w:r>
        <w:rPr>
          <w:noProof/>
        </w:rPr>
        <w:drawing>
          <wp:inline distT="0" distB="0" distL="0" distR="0" wp14:anchorId="6CF10F28" wp14:editId="777C32DC">
            <wp:extent cx="6076950" cy="4470286"/>
            <wp:effectExtent l="0" t="0" r="0" b="698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88084" cy="4478476"/>
                    </a:xfrm>
                    <a:prstGeom prst="rect">
                      <a:avLst/>
                    </a:prstGeom>
                  </pic:spPr>
                </pic:pic>
              </a:graphicData>
            </a:graphic>
          </wp:inline>
        </w:drawing>
      </w:r>
    </w:p>
    <w:p w14:paraId="72B81A7B" w14:textId="72AB794B" w:rsidR="006A10CA" w:rsidRDefault="00324AE9" w:rsidP="00FD5770">
      <w:r>
        <w:rPr>
          <w:noProof/>
        </w:rPr>
        <w:lastRenderedPageBreak/>
        <w:drawing>
          <wp:inline distT="0" distB="0" distL="0" distR="0" wp14:anchorId="37591AEC" wp14:editId="6556E9EC">
            <wp:extent cx="6210935" cy="184848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10935" cy="1848485"/>
                    </a:xfrm>
                    <a:prstGeom prst="rect">
                      <a:avLst/>
                    </a:prstGeom>
                  </pic:spPr>
                </pic:pic>
              </a:graphicData>
            </a:graphic>
          </wp:inline>
        </w:drawing>
      </w:r>
    </w:p>
    <w:p w14:paraId="6330AB15" w14:textId="3941D92C" w:rsidR="00A556F9" w:rsidRDefault="00A556F9" w:rsidP="00FD5770">
      <w:r>
        <w:rPr>
          <w:rFonts w:hint="eastAsia"/>
        </w:rPr>
        <w:t>A</w:t>
      </w:r>
      <w:r>
        <w:t>ndroid Logcat:</w:t>
      </w:r>
    </w:p>
    <w:p w14:paraId="2E354DDE" w14:textId="119269B1" w:rsidR="00A556F9" w:rsidRPr="00FD5770" w:rsidRDefault="004D7FE3" w:rsidP="00FD5770">
      <w:r>
        <w:rPr>
          <w:noProof/>
        </w:rPr>
        <w:drawing>
          <wp:inline distT="0" distB="0" distL="0" distR="0" wp14:anchorId="38ED569C" wp14:editId="2D250D05">
            <wp:extent cx="6210935" cy="32200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10935" cy="3220085"/>
                    </a:xfrm>
                    <a:prstGeom prst="rect">
                      <a:avLst/>
                    </a:prstGeom>
                  </pic:spPr>
                </pic:pic>
              </a:graphicData>
            </a:graphic>
          </wp:inline>
        </w:drawing>
      </w:r>
    </w:p>
    <w:p w14:paraId="55F63927" w14:textId="15185B09" w:rsidR="005A18EF" w:rsidRDefault="00AE1EE0" w:rsidP="005A18EF">
      <w:pPr>
        <w:pStyle w:val="3"/>
        <w:rPr>
          <w:b w:val="0"/>
          <w:color w:val="FF0000"/>
        </w:rPr>
      </w:pPr>
      <w:bookmarkStart w:id="31" w:name="_Toc101455723"/>
      <w:r>
        <w:rPr>
          <w:b w:val="0"/>
          <w:color w:val="FF0000"/>
        </w:rPr>
        <w:lastRenderedPageBreak/>
        <w:t>AXP EP007</w:t>
      </w:r>
      <w:bookmarkEnd w:id="31"/>
    </w:p>
    <w:p w14:paraId="603C4757" w14:textId="6F1B1358" w:rsidR="00A556F9" w:rsidRDefault="00A556F9" w:rsidP="00A556F9">
      <w:r>
        <w:rPr>
          <w:noProof/>
        </w:rPr>
        <w:drawing>
          <wp:inline distT="0" distB="0" distL="0" distR="0" wp14:anchorId="7CC21179" wp14:editId="40A9260B">
            <wp:extent cx="5277485" cy="1989376"/>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86613" cy="1992817"/>
                    </a:xfrm>
                    <a:prstGeom prst="rect">
                      <a:avLst/>
                    </a:prstGeom>
                  </pic:spPr>
                </pic:pic>
              </a:graphicData>
            </a:graphic>
          </wp:inline>
        </w:drawing>
      </w:r>
    </w:p>
    <w:p w14:paraId="5D8EC329" w14:textId="3958CD0B" w:rsidR="00A556F9" w:rsidRDefault="00A556F9" w:rsidP="00A556F9">
      <w:r>
        <w:rPr>
          <w:rFonts w:hint="eastAsia"/>
        </w:rPr>
        <w:t>T</w:t>
      </w:r>
      <w:r>
        <w:t>est Report:</w:t>
      </w:r>
    </w:p>
    <w:p w14:paraId="1EBEE774" w14:textId="1BCBCB32" w:rsidR="00A556F9" w:rsidRDefault="002532BB" w:rsidP="00A556F9">
      <w:r>
        <w:rPr>
          <w:noProof/>
        </w:rPr>
        <w:drawing>
          <wp:inline distT="0" distB="0" distL="0" distR="0" wp14:anchorId="743EED0A" wp14:editId="3F6D32A9">
            <wp:extent cx="6210935" cy="2792095"/>
            <wp:effectExtent l="0" t="0" r="0" b="825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10935" cy="2792095"/>
                    </a:xfrm>
                    <a:prstGeom prst="rect">
                      <a:avLst/>
                    </a:prstGeom>
                  </pic:spPr>
                </pic:pic>
              </a:graphicData>
            </a:graphic>
          </wp:inline>
        </w:drawing>
      </w:r>
    </w:p>
    <w:p w14:paraId="46E86FF6" w14:textId="5BA82444" w:rsidR="00DD20A0" w:rsidRDefault="00DD20A0" w:rsidP="00A556F9">
      <w:r>
        <w:rPr>
          <w:noProof/>
        </w:rPr>
        <w:lastRenderedPageBreak/>
        <w:drawing>
          <wp:inline distT="0" distB="0" distL="0" distR="0" wp14:anchorId="5C842BA7" wp14:editId="67734267">
            <wp:extent cx="5270017" cy="3805555"/>
            <wp:effectExtent l="0" t="0" r="6985" b="4445"/>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1684" cy="3806759"/>
                    </a:xfrm>
                    <a:prstGeom prst="rect">
                      <a:avLst/>
                    </a:prstGeom>
                  </pic:spPr>
                </pic:pic>
              </a:graphicData>
            </a:graphic>
          </wp:inline>
        </w:drawing>
      </w:r>
    </w:p>
    <w:p w14:paraId="634FCE60" w14:textId="491A8BD2" w:rsidR="001313D1" w:rsidRDefault="001313D1" w:rsidP="00A556F9">
      <w:r>
        <w:rPr>
          <w:rFonts w:hint="eastAsia"/>
        </w:rPr>
        <w:t>A</w:t>
      </w:r>
      <w:r>
        <w:t>ndroid Logcat:</w:t>
      </w:r>
    </w:p>
    <w:p w14:paraId="1A72DDF2" w14:textId="78C3C135" w:rsidR="001313D1" w:rsidRPr="00A556F9" w:rsidRDefault="007A3888" w:rsidP="00A556F9">
      <w:r>
        <w:rPr>
          <w:noProof/>
        </w:rPr>
        <w:drawing>
          <wp:inline distT="0" distB="0" distL="0" distR="0" wp14:anchorId="08D81534" wp14:editId="654BC7B0">
            <wp:extent cx="4397017" cy="2816860"/>
            <wp:effectExtent l="0" t="0" r="3810" b="25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398283" cy="2817671"/>
                    </a:xfrm>
                    <a:prstGeom prst="rect">
                      <a:avLst/>
                    </a:prstGeom>
                  </pic:spPr>
                </pic:pic>
              </a:graphicData>
            </a:graphic>
          </wp:inline>
        </w:drawing>
      </w:r>
    </w:p>
    <w:p w14:paraId="03B73465" w14:textId="54909040" w:rsidR="005A18EF" w:rsidRDefault="00AE1EE0" w:rsidP="005A18EF">
      <w:pPr>
        <w:pStyle w:val="3"/>
        <w:rPr>
          <w:b w:val="0"/>
          <w:color w:val="FF0000"/>
        </w:rPr>
      </w:pPr>
      <w:bookmarkStart w:id="32" w:name="_Toc101455724"/>
      <w:r>
        <w:rPr>
          <w:b w:val="0"/>
          <w:color w:val="FF0000"/>
        </w:rPr>
        <w:lastRenderedPageBreak/>
        <w:t>AXP EP008</w:t>
      </w:r>
      <w:bookmarkEnd w:id="32"/>
    </w:p>
    <w:p w14:paraId="27D032FF" w14:textId="6D8A4577" w:rsidR="006E514F" w:rsidRPr="006E514F" w:rsidRDefault="006E514F" w:rsidP="006E514F">
      <w:r>
        <w:rPr>
          <w:rFonts w:hint="eastAsia"/>
        </w:rPr>
        <w:t>E</w:t>
      </w:r>
      <w:r>
        <w:t>nter amount 2.00</w:t>
      </w:r>
    </w:p>
    <w:p w14:paraId="22D1B968" w14:textId="5B44F3A1" w:rsidR="007819D4" w:rsidRDefault="006E514F" w:rsidP="007819D4">
      <w:r>
        <w:rPr>
          <w:noProof/>
        </w:rPr>
        <w:drawing>
          <wp:inline distT="0" distB="0" distL="0" distR="0" wp14:anchorId="7F433E1A" wp14:editId="39FEB10B">
            <wp:extent cx="5347335" cy="1715565"/>
            <wp:effectExtent l="0" t="0" r="571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355753" cy="1718266"/>
                    </a:xfrm>
                    <a:prstGeom prst="rect">
                      <a:avLst/>
                    </a:prstGeom>
                  </pic:spPr>
                </pic:pic>
              </a:graphicData>
            </a:graphic>
          </wp:inline>
        </w:drawing>
      </w:r>
    </w:p>
    <w:p w14:paraId="6C97E23C" w14:textId="30510F19" w:rsidR="006E514F" w:rsidRDefault="006E514F" w:rsidP="007819D4">
      <w:r>
        <w:rPr>
          <w:rFonts w:hint="eastAsia"/>
        </w:rPr>
        <w:t>T</w:t>
      </w:r>
      <w:r>
        <w:t>est Report:</w:t>
      </w:r>
    </w:p>
    <w:p w14:paraId="30BCF4FF" w14:textId="1F83314F" w:rsidR="006E514F" w:rsidRDefault="001F7A44" w:rsidP="007819D4">
      <w:r>
        <w:rPr>
          <w:noProof/>
        </w:rPr>
        <w:drawing>
          <wp:inline distT="0" distB="0" distL="0" distR="0" wp14:anchorId="07075575" wp14:editId="138DA143">
            <wp:extent cx="5173705" cy="1583690"/>
            <wp:effectExtent l="0" t="0" r="825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179080" cy="1585335"/>
                    </a:xfrm>
                    <a:prstGeom prst="rect">
                      <a:avLst/>
                    </a:prstGeom>
                  </pic:spPr>
                </pic:pic>
              </a:graphicData>
            </a:graphic>
          </wp:inline>
        </w:drawing>
      </w:r>
    </w:p>
    <w:p w14:paraId="7C1C9B1E" w14:textId="01F901D4" w:rsidR="00786199" w:rsidRDefault="00B816CE" w:rsidP="007819D4">
      <w:r>
        <w:rPr>
          <w:noProof/>
        </w:rPr>
        <w:drawing>
          <wp:inline distT="0" distB="0" distL="0" distR="0" wp14:anchorId="48C7E48D" wp14:editId="59178CE1">
            <wp:extent cx="4695825" cy="303530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01729" cy="3039116"/>
                    </a:xfrm>
                    <a:prstGeom prst="rect">
                      <a:avLst/>
                    </a:prstGeom>
                  </pic:spPr>
                </pic:pic>
              </a:graphicData>
            </a:graphic>
          </wp:inline>
        </w:drawing>
      </w:r>
    </w:p>
    <w:p w14:paraId="77848567" w14:textId="77777777" w:rsidR="00E56A72" w:rsidRDefault="00E56A72" w:rsidP="007819D4"/>
    <w:p w14:paraId="5389DD0A" w14:textId="76104AAB" w:rsidR="006E514F" w:rsidRDefault="006E514F" w:rsidP="007819D4">
      <w:r>
        <w:rPr>
          <w:rFonts w:hint="eastAsia"/>
        </w:rPr>
        <w:t>A</w:t>
      </w:r>
      <w:r>
        <w:t>ndroid Logcat:</w:t>
      </w:r>
    </w:p>
    <w:p w14:paraId="6A0D8372" w14:textId="7EF9F788" w:rsidR="006E514F" w:rsidRPr="007819D4" w:rsidRDefault="00016620" w:rsidP="007819D4">
      <w:r>
        <w:rPr>
          <w:noProof/>
        </w:rPr>
        <w:drawing>
          <wp:inline distT="0" distB="0" distL="0" distR="0" wp14:anchorId="569A211A" wp14:editId="682CF824">
            <wp:extent cx="6210935" cy="301053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210935" cy="3010535"/>
                    </a:xfrm>
                    <a:prstGeom prst="rect">
                      <a:avLst/>
                    </a:prstGeom>
                  </pic:spPr>
                </pic:pic>
              </a:graphicData>
            </a:graphic>
          </wp:inline>
        </w:drawing>
      </w:r>
    </w:p>
    <w:p w14:paraId="2661BEBD" w14:textId="10768610" w:rsidR="005A18EF" w:rsidRDefault="00AE1EE0" w:rsidP="005A18EF">
      <w:pPr>
        <w:pStyle w:val="3"/>
        <w:rPr>
          <w:b w:val="0"/>
          <w:color w:val="FF0000"/>
        </w:rPr>
      </w:pPr>
      <w:bookmarkStart w:id="33" w:name="_Toc101455725"/>
      <w:r>
        <w:rPr>
          <w:b w:val="0"/>
          <w:color w:val="FF0000"/>
        </w:rPr>
        <w:t>AXP EP01</w:t>
      </w:r>
      <w:r w:rsidR="005A18EF">
        <w:rPr>
          <w:b w:val="0"/>
          <w:color w:val="FF0000"/>
        </w:rPr>
        <w:t>0</w:t>
      </w:r>
      <w:bookmarkEnd w:id="33"/>
    </w:p>
    <w:p w14:paraId="15B6D768" w14:textId="2D27B2D3" w:rsidR="001E13F0" w:rsidRDefault="001E13F0" w:rsidP="00D36248">
      <w:r>
        <w:rPr>
          <w:rFonts w:hint="eastAsia"/>
        </w:rPr>
        <w:t>E</w:t>
      </w:r>
      <w:r>
        <w:t>nter Amount 5.01</w:t>
      </w:r>
    </w:p>
    <w:p w14:paraId="2F639CD4" w14:textId="1C19F92B" w:rsidR="00D36248" w:rsidRDefault="001E13F0" w:rsidP="00D36248">
      <w:r>
        <w:rPr>
          <w:noProof/>
        </w:rPr>
        <w:drawing>
          <wp:inline distT="0" distB="0" distL="0" distR="0" wp14:anchorId="2B78A4BD" wp14:editId="78A1A281">
            <wp:extent cx="6210935" cy="1957705"/>
            <wp:effectExtent l="0" t="0" r="0" b="444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210935" cy="1957705"/>
                    </a:xfrm>
                    <a:prstGeom prst="rect">
                      <a:avLst/>
                    </a:prstGeom>
                  </pic:spPr>
                </pic:pic>
              </a:graphicData>
            </a:graphic>
          </wp:inline>
        </w:drawing>
      </w:r>
    </w:p>
    <w:p w14:paraId="67040E2F" w14:textId="508A7495" w:rsidR="001E13F0" w:rsidRDefault="001E13F0" w:rsidP="00D36248">
      <w:r>
        <w:rPr>
          <w:rFonts w:hint="eastAsia"/>
        </w:rPr>
        <w:t>T</w:t>
      </w:r>
      <w:r>
        <w:t>est Report:</w:t>
      </w:r>
    </w:p>
    <w:p w14:paraId="6AA7508B" w14:textId="78B90002" w:rsidR="001E13F0" w:rsidRDefault="0044193D" w:rsidP="00D36248">
      <w:r>
        <w:rPr>
          <w:noProof/>
        </w:rPr>
        <w:lastRenderedPageBreak/>
        <w:drawing>
          <wp:inline distT="0" distB="0" distL="0" distR="0" wp14:anchorId="6C42552B" wp14:editId="5ED823AF">
            <wp:extent cx="6210935" cy="1863725"/>
            <wp:effectExtent l="0" t="0" r="0" b="317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210935" cy="1863725"/>
                    </a:xfrm>
                    <a:prstGeom prst="rect">
                      <a:avLst/>
                    </a:prstGeom>
                  </pic:spPr>
                </pic:pic>
              </a:graphicData>
            </a:graphic>
          </wp:inline>
        </w:drawing>
      </w:r>
    </w:p>
    <w:p w14:paraId="68B0F4C1" w14:textId="0156F8B8" w:rsidR="00D75B6B" w:rsidRDefault="004F2817" w:rsidP="00D36248">
      <w:r>
        <w:rPr>
          <w:noProof/>
        </w:rPr>
        <w:drawing>
          <wp:inline distT="0" distB="0" distL="0" distR="0" wp14:anchorId="00905628" wp14:editId="37689E66">
            <wp:extent cx="4813335" cy="3827145"/>
            <wp:effectExtent l="0" t="0" r="6350"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14349" cy="3827951"/>
                    </a:xfrm>
                    <a:prstGeom prst="rect">
                      <a:avLst/>
                    </a:prstGeom>
                  </pic:spPr>
                </pic:pic>
              </a:graphicData>
            </a:graphic>
          </wp:inline>
        </w:drawing>
      </w:r>
    </w:p>
    <w:p w14:paraId="1BA759B7" w14:textId="50B1CDD3" w:rsidR="00974483" w:rsidRDefault="00974483" w:rsidP="00D36248">
      <w:r>
        <w:t>Android logcat:</w:t>
      </w:r>
    </w:p>
    <w:p w14:paraId="5BEA9061" w14:textId="1A814EDD" w:rsidR="00974483" w:rsidRPr="00D36248" w:rsidRDefault="00261627" w:rsidP="00D36248">
      <w:r>
        <w:rPr>
          <w:noProof/>
        </w:rPr>
        <w:lastRenderedPageBreak/>
        <w:drawing>
          <wp:inline distT="0" distB="0" distL="0" distR="0" wp14:anchorId="6DBB346C" wp14:editId="7373D14C">
            <wp:extent cx="6210935" cy="2837180"/>
            <wp:effectExtent l="0" t="0" r="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210935" cy="2837180"/>
                    </a:xfrm>
                    <a:prstGeom prst="rect">
                      <a:avLst/>
                    </a:prstGeom>
                  </pic:spPr>
                </pic:pic>
              </a:graphicData>
            </a:graphic>
          </wp:inline>
        </w:drawing>
      </w:r>
    </w:p>
    <w:p w14:paraId="0EDF2D68" w14:textId="366CC3BF" w:rsidR="005A18EF" w:rsidRDefault="005A18EF" w:rsidP="005A18EF">
      <w:pPr>
        <w:pStyle w:val="3"/>
        <w:rPr>
          <w:b w:val="0"/>
          <w:color w:val="FF0000"/>
        </w:rPr>
      </w:pPr>
      <w:bookmarkStart w:id="34" w:name="_Toc101455726"/>
      <w:r>
        <w:rPr>
          <w:b w:val="0"/>
          <w:color w:val="FF0000"/>
        </w:rPr>
        <w:t>AXP EP0</w:t>
      </w:r>
      <w:r w:rsidR="00AE1EE0">
        <w:rPr>
          <w:b w:val="0"/>
          <w:color w:val="FF0000"/>
        </w:rPr>
        <w:t>17</w:t>
      </w:r>
      <w:bookmarkEnd w:id="34"/>
    </w:p>
    <w:p w14:paraId="38D7AC78" w14:textId="4C8E7CE2" w:rsidR="001E13F0" w:rsidRPr="001E13F0" w:rsidRDefault="001E13F0" w:rsidP="001E13F0">
      <w:r>
        <w:t>Enter amount 12.02</w:t>
      </w:r>
    </w:p>
    <w:p w14:paraId="2FC9CB39" w14:textId="2FABAD14" w:rsidR="001E13F0" w:rsidRDefault="001E13F0" w:rsidP="001E13F0">
      <w:r>
        <w:rPr>
          <w:noProof/>
        </w:rPr>
        <w:drawing>
          <wp:inline distT="0" distB="0" distL="0" distR="0" wp14:anchorId="681BA4EA" wp14:editId="7F5D76C0">
            <wp:extent cx="5045872" cy="195262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051857" cy="1954941"/>
                    </a:xfrm>
                    <a:prstGeom prst="rect">
                      <a:avLst/>
                    </a:prstGeom>
                  </pic:spPr>
                </pic:pic>
              </a:graphicData>
            </a:graphic>
          </wp:inline>
        </w:drawing>
      </w:r>
    </w:p>
    <w:p w14:paraId="07B68479" w14:textId="7F8A660C" w:rsidR="00FD5AC2" w:rsidRDefault="00FD5AC2" w:rsidP="001E13F0">
      <w:r>
        <w:rPr>
          <w:rFonts w:hint="eastAsia"/>
        </w:rPr>
        <w:t>T</w:t>
      </w:r>
      <w:r>
        <w:t>est Report:</w:t>
      </w:r>
    </w:p>
    <w:p w14:paraId="7B79DDA1" w14:textId="4DE0FB25" w:rsidR="00FD5AC2" w:rsidRDefault="001F7A44" w:rsidP="001E13F0">
      <w:r>
        <w:rPr>
          <w:noProof/>
        </w:rPr>
        <w:lastRenderedPageBreak/>
        <w:drawing>
          <wp:inline distT="0" distB="0" distL="0" distR="0" wp14:anchorId="4B0F8A64" wp14:editId="2EC648C6">
            <wp:extent cx="6210935" cy="2952115"/>
            <wp:effectExtent l="0" t="0" r="0" b="63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210935" cy="2952115"/>
                    </a:xfrm>
                    <a:prstGeom prst="rect">
                      <a:avLst/>
                    </a:prstGeom>
                  </pic:spPr>
                </pic:pic>
              </a:graphicData>
            </a:graphic>
          </wp:inline>
        </w:drawing>
      </w:r>
    </w:p>
    <w:p w14:paraId="4391896B" w14:textId="13DAD63E" w:rsidR="00667112" w:rsidRDefault="00667112" w:rsidP="001E13F0">
      <w:r>
        <w:rPr>
          <w:noProof/>
        </w:rPr>
        <w:drawing>
          <wp:inline distT="0" distB="0" distL="0" distR="0" wp14:anchorId="4D59CD15" wp14:editId="1F33FE09">
            <wp:extent cx="4972685" cy="3866401"/>
            <wp:effectExtent l="0" t="0" r="0" b="127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981789" cy="3873480"/>
                    </a:xfrm>
                    <a:prstGeom prst="rect">
                      <a:avLst/>
                    </a:prstGeom>
                  </pic:spPr>
                </pic:pic>
              </a:graphicData>
            </a:graphic>
          </wp:inline>
        </w:drawing>
      </w:r>
    </w:p>
    <w:p w14:paraId="3FA19185" w14:textId="42A29D6B" w:rsidR="00B30AB8" w:rsidRDefault="00E96CAA" w:rsidP="001E13F0">
      <w:r>
        <w:rPr>
          <w:noProof/>
        </w:rPr>
        <w:lastRenderedPageBreak/>
        <w:drawing>
          <wp:inline distT="0" distB="0" distL="0" distR="0" wp14:anchorId="737DFA3E" wp14:editId="7B9B2E04">
            <wp:extent cx="6210935" cy="186944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210935" cy="1869440"/>
                    </a:xfrm>
                    <a:prstGeom prst="rect">
                      <a:avLst/>
                    </a:prstGeom>
                  </pic:spPr>
                </pic:pic>
              </a:graphicData>
            </a:graphic>
          </wp:inline>
        </w:drawing>
      </w:r>
    </w:p>
    <w:p w14:paraId="5F20D8CE" w14:textId="79491745" w:rsidR="00D6622B" w:rsidRDefault="00D6622B" w:rsidP="001E13F0">
      <w:r>
        <w:rPr>
          <w:rFonts w:hint="eastAsia"/>
        </w:rPr>
        <w:t>A</w:t>
      </w:r>
      <w:r>
        <w:t>ndroid logcat:</w:t>
      </w:r>
    </w:p>
    <w:p w14:paraId="040EB186" w14:textId="4E03561C" w:rsidR="00D6622B" w:rsidRPr="001E13F0" w:rsidRDefault="001547B5" w:rsidP="001E13F0">
      <w:r>
        <w:rPr>
          <w:noProof/>
        </w:rPr>
        <w:drawing>
          <wp:inline distT="0" distB="0" distL="0" distR="0" wp14:anchorId="710B4058" wp14:editId="166CD371">
            <wp:extent cx="6210935" cy="2868295"/>
            <wp:effectExtent l="0" t="0" r="0" b="825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210935" cy="2868295"/>
                    </a:xfrm>
                    <a:prstGeom prst="rect">
                      <a:avLst/>
                    </a:prstGeom>
                  </pic:spPr>
                </pic:pic>
              </a:graphicData>
            </a:graphic>
          </wp:inline>
        </w:drawing>
      </w:r>
    </w:p>
    <w:p w14:paraId="22DDB2F8" w14:textId="4AD0326D" w:rsidR="005A18EF" w:rsidRDefault="005A18EF" w:rsidP="005A18EF">
      <w:pPr>
        <w:pStyle w:val="3"/>
        <w:rPr>
          <w:b w:val="0"/>
          <w:color w:val="FF0000"/>
        </w:rPr>
      </w:pPr>
      <w:bookmarkStart w:id="35" w:name="_Toc101455727"/>
      <w:r>
        <w:rPr>
          <w:b w:val="0"/>
          <w:color w:val="FF0000"/>
        </w:rPr>
        <w:t>AXP EP0</w:t>
      </w:r>
      <w:r w:rsidR="00AE1EE0">
        <w:rPr>
          <w:b w:val="0"/>
          <w:color w:val="FF0000"/>
        </w:rPr>
        <w:t>18</w:t>
      </w:r>
      <w:bookmarkEnd w:id="35"/>
    </w:p>
    <w:p w14:paraId="6C84DEA3" w14:textId="05DEB949" w:rsidR="006613A2" w:rsidRDefault="006613A2" w:rsidP="006613A2">
      <w:r>
        <w:t>Enter amount 12.03</w:t>
      </w:r>
    </w:p>
    <w:p w14:paraId="7D92433E" w14:textId="2BF4B524" w:rsidR="006613A2" w:rsidRDefault="006613A2" w:rsidP="006613A2">
      <w:r>
        <w:rPr>
          <w:noProof/>
        </w:rPr>
        <w:lastRenderedPageBreak/>
        <w:drawing>
          <wp:inline distT="0" distB="0" distL="0" distR="0" wp14:anchorId="65D5F1E7" wp14:editId="0164788E">
            <wp:extent cx="6210935" cy="1880870"/>
            <wp:effectExtent l="0" t="0" r="0" b="50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210935" cy="1880870"/>
                    </a:xfrm>
                    <a:prstGeom prst="rect">
                      <a:avLst/>
                    </a:prstGeom>
                  </pic:spPr>
                </pic:pic>
              </a:graphicData>
            </a:graphic>
          </wp:inline>
        </w:drawing>
      </w:r>
    </w:p>
    <w:p w14:paraId="000262BD" w14:textId="485322F1" w:rsidR="00121AEB" w:rsidRPr="006613A2" w:rsidRDefault="00121AEB" w:rsidP="006613A2">
      <w:r>
        <w:rPr>
          <w:rFonts w:hint="eastAsia"/>
        </w:rPr>
        <w:t>T</w:t>
      </w:r>
      <w:r>
        <w:t>est report:</w:t>
      </w:r>
    </w:p>
    <w:p w14:paraId="4673AFD6" w14:textId="21F967CE" w:rsidR="00975270" w:rsidRDefault="001F7A44" w:rsidP="00975270">
      <w:r>
        <w:rPr>
          <w:noProof/>
        </w:rPr>
        <w:drawing>
          <wp:inline distT="0" distB="0" distL="0" distR="0" wp14:anchorId="781018E2" wp14:editId="23088F25">
            <wp:extent cx="6578600" cy="3383620"/>
            <wp:effectExtent l="0" t="0" r="0" b="762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591023" cy="3390010"/>
                    </a:xfrm>
                    <a:prstGeom prst="rect">
                      <a:avLst/>
                    </a:prstGeom>
                  </pic:spPr>
                </pic:pic>
              </a:graphicData>
            </a:graphic>
          </wp:inline>
        </w:drawing>
      </w:r>
    </w:p>
    <w:p w14:paraId="69F114B8" w14:textId="0E0D1B04" w:rsidR="009A5773" w:rsidRDefault="009A5773" w:rsidP="00975270">
      <w:r>
        <w:rPr>
          <w:noProof/>
        </w:rPr>
        <w:lastRenderedPageBreak/>
        <w:drawing>
          <wp:inline distT="0" distB="0" distL="0" distR="0" wp14:anchorId="27D231E2" wp14:editId="7B042A70">
            <wp:extent cx="6019361" cy="3479800"/>
            <wp:effectExtent l="0" t="0" r="635"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038653" cy="3490953"/>
                    </a:xfrm>
                    <a:prstGeom prst="rect">
                      <a:avLst/>
                    </a:prstGeom>
                  </pic:spPr>
                </pic:pic>
              </a:graphicData>
            </a:graphic>
          </wp:inline>
        </w:drawing>
      </w:r>
    </w:p>
    <w:p w14:paraId="28A5566B" w14:textId="1D57A4FA" w:rsidR="009A5773" w:rsidRDefault="009A5773" w:rsidP="00975270">
      <w:r>
        <w:rPr>
          <w:noProof/>
        </w:rPr>
        <w:drawing>
          <wp:inline distT="0" distB="0" distL="0" distR="0" wp14:anchorId="4660C843" wp14:editId="02F022D3">
            <wp:extent cx="6210935" cy="1824355"/>
            <wp:effectExtent l="0" t="0" r="0"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210935" cy="1824355"/>
                    </a:xfrm>
                    <a:prstGeom prst="rect">
                      <a:avLst/>
                    </a:prstGeom>
                  </pic:spPr>
                </pic:pic>
              </a:graphicData>
            </a:graphic>
          </wp:inline>
        </w:drawing>
      </w:r>
    </w:p>
    <w:p w14:paraId="760DC58B" w14:textId="793F932F" w:rsidR="00015F84" w:rsidRDefault="00015F84" w:rsidP="00975270">
      <w:r>
        <w:t>Android logcat:</w:t>
      </w:r>
    </w:p>
    <w:p w14:paraId="16FE6E4F" w14:textId="0C1C5C63" w:rsidR="00015F84" w:rsidRPr="00975270" w:rsidRDefault="00312AAD" w:rsidP="00975270">
      <w:r>
        <w:rPr>
          <w:noProof/>
        </w:rPr>
        <w:lastRenderedPageBreak/>
        <w:drawing>
          <wp:inline distT="0" distB="0" distL="0" distR="0" wp14:anchorId="37110B65" wp14:editId="7CA3A610">
            <wp:extent cx="6210935" cy="2931160"/>
            <wp:effectExtent l="0" t="0" r="0" b="254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210935" cy="2931160"/>
                    </a:xfrm>
                    <a:prstGeom prst="rect">
                      <a:avLst/>
                    </a:prstGeom>
                  </pic:spPr>
                </pic:pic>
              </a:graphicData>
            </a:graphic>
          </wp:inline>
        </w:drawing>
      </w:r>
    </w:p>
    <w:p w14:paraId="2E2792CF" w14:textId="40367278" w:rsidR="005A18EF" w:rsidRDefault="005A18EF" w:rsidP="005A18EF">
      <w:pPr>
        <w:pStyle w:val="3"/>
        <w:rPr>
          <w:b w:val="0"/>
          <w:color w:val="FF0000"/>
        </w:rPr>
      </w:pPr>
      <w:bookmarkStart w:id="36" w:name="_Toc101455728"/>
      <w:r>
        <w:rPr>
          <w:b w:val="0"/>
          <w:color w:val="FF0000"/>
        </w:rPr>
        <w:t>AXP EP0</w:t>
      </w:r>
      <w:r w:rsidR="00AE1EE0">
        <w:rPr>
          <w:b w:val="0"/>
          <w:color w:val="FF0000"/>
        </w:rPr>
        <w:t>19</w:t>
      </w:r>
      <w:bookmarkEnd w:id="36"/>
    </w:p>
    <w:p w14:paraId="5D35A25C" w14:textId="15FA26F6" w:rsidR="008E0646" w:rsidRDefault="008E0646" w:rsidP="008E0646">
      <w:r>
        <w:t>Enter amount 2.02</w:t>
      </w:r>
    </w:p>
    <w:p w14:paraId="38B577A5" w14:textId="2FA0131D" w:rsidR="008E0646" w:rsidRDefault="008E0646" w:rsidP="008E0646">
      <w:r>
        <w:rPr>
          <w:noProof/>
        </w:rPr>
        <w:drawing>
          <wp:inline distT="0" distB="0" distL="0" distR="0" wp14:anchorId="2B09FF9A" wp14:editId="47A73F23">
            <wp:extent cx="6210935" cy="197040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210935" cy="1970405"/>
                    </a:xfrm>
                    <a:prstGeom prst="rect">
                      <a:avLst/>
                    </a:prstGeom>
                  </pic:spPr>
                </pic:pic>
              </a:graphicData>
            </a:graphic>
          </wp:inline>
        </w:drawing>
      </w:r>
    </w:p>
    <w:p w14:paraId="762E0B10" w14:textId="273452E7" w:rsidR="008E0646" w:rsidRDefault="008E0646" w:rsidP="008E0646">
      <w:r>
        <w:rPr>
          <w:rFonts w:hint="eastAsia"/>
        </w:rPr>
        <w:t>T</w:t>
      </w:r>
      <w:r>
        <w:t>est Report:</w:t>
      </w:r>
    </w:p>
    <w:p w14:paraId="4F425A8E" w14:textId="1F77C9BC" w:rsidR="008E0646" w:rsidRDefault="001F7A44" w:rsidP="008E0646">
      <w:r>
        <w:rPr>
          <w:noProof/>
        </w:rPr>
        <w:drawing>
          <wp:inline distT="0" distB="0" distL="0" distR="0" wp14:anchorId="5182FA34" wp14:editId="49AD59E1">
            <wp:extent cx="6210935" cy="1389380"/>
            <wp:effectExtent l="0" t="0" r="0" b="127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210935" cy="1389380"/>
                    </a:xfrm>
                    <a:prstGeom prst="rect">
                      <a:avLst/>
                    </a:prstGeom>
                  </pic:spPr>
                </pic:pic>
              </a:graphicData>
            </a:graphic>
          </wp:inline>
        </w:drawing>
      </w:r>
    </w:p>
    <w:p w14:paraId="0EA895DA" w14:textId="4EB30DBA" w:rsidR="004732AF" w:rsidRDefault="00E74AD6" w:rsidP="008E0646">
      <w:r>
        <w:rPr>
          <w:noProof/>
        </w:rPr>
        <w:lastRenderedPageBreak/>
        <w:drawing>
          <wp:inline distT="0" distB="0" distL="0" distR="0" wp14:anchorId="46228165" wp14:editId="1ACBCC10">
            <wp:extent cx="4315770" cy="3369310"/>
            <wp:effectExtent l="0" t="0" r="8890" b="254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320748" cy="3373197"/>
                    </a:xfrm>
                    <a:prstGeom prst="rect">
                      <a:avLst/>
                    </a:prstGeom>
                  </pic:spPr>
                </pic:pic>
              </a:graphicData>
            </a:graphic>
          </wp:inline>
        </w:drawing>
      </w:r>
    </w:p>
    <w:p w14:paraId="473A0862" w14:textId="6C8B8E2C" w:rsidR="008E0646" w:rsidRDefault="008E0646" w:rsidP="008E0646">
      <w:r>
        <w:t>Android logcat:</w:t>
      </w:r>
    </w:p>
    <w:p w14:paraId="40DA110A" w14:textId="3B5E98A3" w:rsidR="008E0646" w:rsidRPr="008E0646" w:rsidRDefault="009F2EDD" w:rsidP="008E0646">
      <w:r>
        <w:rPr>
          <w:noProof/>
        </w:rPr>
        <w:drawing>
          <wp:inline distT="0" distB="0" distL="0" distR="0" wp14:anchorId="37126774" wp14:editId="1863A9E6">
            <wp:extent cx="6210935" cy="2587625"/>
            <wp:effectExtent l="0" t="0" r="0" b="317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210935" cy="2587625"/>
                    </a:xfrm>
                    <a:prstGeom prst="rect">
                      <a:avLst/>
                    </a:prstGeom>
                  </pic:spPr>
                </pic:pic>
              </a:graphicData>
            </a:graphic>
          </wp:inline>
        </w:drawing>
      </w:r>
    </w:p>
    <w:p w14:paraId="3F37EA50" w14:textId="1C1AF3DF" w:rsidR="005A18EF" w:rsidRDefault="005A18EF" w:rsidP="005A18EF">
      <w:pPr>
        <w:pStyle w:val="3"/>
        <w:rPr>
          <w:b w:val="0"/>
          <w:color w:val="FF0000"/>
        </w:rPr>
      </w:pPr>
      <w:bookmarkStart w:id="37" w:name="_Toc101455729"/>
      <w:r>
        <w:rPr>
          <w:b w:val="0"/>
          <w:color w:val="FF0000"/>
        </w:rPr>
        <w:t>AXP EP0</w:t>
      </w:r>
      <w:r w:rsidR="00AE1EE0">
        <w:rPr>
          <w:b w:val="0"/>
          <w:color w:val="FF0000"/>
        </w:rPr>
        <w:t>2</w:t>
      </w:r>
      <w:r>
        <w:rPr>
          <w:b w:val="0"/>
          <w:color w:val="FF0000"/>
        </w:rPr>
        <w:t>0</w:t>
      </w:r>
      <w:bookmarkEnd w:id="37"/>
    </w:p>
    <w:p w14:paraId="1787F43F" w14:textId="0AFE5831" w:rsidR="0082006C" w:rsidRPr="0082006C" w:rsidRDefault="0082006C" w:rsidP="0082006C">
      <w:r>
        <w:t>Enter amount 11.02</w:t>
      </w:r>
    </w:p>
    <w:p w14:paraId="5662476A" w14:textId="50BA692F" w:rsidR="00546ECD" w:rsidRDefault="0082006C" w:rsidP="00546ECD">
      <w:r>
        <w:rPr>
          <w:noProof/>
        </w:rPr>
        <w:lastRenderedPageBreak/>
        <w:drawing>
          <wp:inline distT="0" distB="0" distL="0" distR="0" wp14:anchorId="1A621A40" wp14:editId="6392F32D">
            <wp:extent cx="6210935" cy="1575435"/>
            <wp:effectExtent l="0" t="0" r="0"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210935" cy="1575435"/>
                    </a:xfrm>
                    <a:prstGeom prst="rect">
                      <a:avLst/>
                    </a:prstGeom>
                  </pic:spPr>
                </pic:pic>
              </a:graphicData>
            </a:graphic>
          </wp:inline>
        </w:drawing>
      </w:r>
    </w:p>
    <w:p w14:paraId="1F46722C" w14:textId="5E996BD0" w:rsidR="00D43A37" w:rsidRDefault="00D43A37" w:rsidP="00546ECD">
      <w:r>
        <w:t>Test report:</w:t>
      </w:r>
    </w:p>
    <w:p w14:paraId="0669B575" w14:textId="0FD152E1" w:rsidR="00D43A37" w:rsidRDefault="001F7A44" w:rsidP="00546ECD">
      <w:r>
        <w:rPr>
          <w:noProof/>
        </w:rPr>
        <w:drawing>
          <wp:inline distT="0" distB="0" distL="0" distR="0" wp14:anchorId="6C652D1F" wp14:editId="526FE511">
            <wp:extent cx="6210935" cy="2326005"/>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210935" cy="2326005"/>
                    </a:xfrm>
                    <a:prstGeom prst="rect">
                      <a:avLst/>
                    </a:prstGeom>
                  </pic:spPr>
                </pic:pic>
              </a:graphicData>
            </a:graphic>
          </wp:inline>
        </w:drawing>
      </w:r>
    </w:p>
    <w:p w14:paraId="4AD1DB54" w14:textId="499622F7" w:rsidR="00917F5C" w:rsidRDefault="00BD1ED1" w:rsidP="00546ECD">
      <w:r>
        <w:rPr>
          <w:noProof/>
        </w:rPr>
        <w:lastRenderedPageBreak/>
        <w:drawing>
          <wp:inline distT="0" distB="0" distL="0" distR="0" wp14:anchorId="61DE199E" wp14:editId="09F6E352">
            <wp:extent cx="4934585" cy="3820633"/>
            <wp:effectExtent l="0" t="0" r="0" b="889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938504" cy="3823667"/>
                    </a:xfrm>
                    <a:prstGeom prst="rect">
                      <a:avLst/>
                    </a:prstGeom>
                  </pic:spPr>
                </pic:pic>
              </a:graphicData>
            </a:graphic>
          </wp:inline>
        </w:drawing>
      </w:r>
    </w:p>
    <w:p w14:paraId="1E0C7084" w14:textId="6BF3E373" w:rsidR="00D43A37" w:rsidRDefault="00D43A37" w:rsidP="00546ECD">
      <w:r>
        <w:t>Android logcat:</w:t>
      </w:r>
    </w:p>
    <w:p w14:paraId="3EC9EED1" w14:textId="6BDFB942" w:rsidR="00D43A37" w:rsidRPr="00546ECD" w:rsidRDefault="00083CD2" w:rsidP="00546ECD">
      <w:r>
        <w:rPr>
          <w:noProof/>
        </w:rPr>
        <w:lastRenderedPageBreak/>
        <w:drawing>
          <wp:inline distT="0" distB="0" distL="0" distR="0" wp14:anchorId="00D2FD9C" wp14:editId="465BE407">
            <wp:extent cx="6210935" cy="488061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210935" cy="4880610"/>
                    </a:xfrm>
                    <a:prstGeom prst="rect">
                      <a:avLst/>
                    </a:prstGeom>
                  </pic:spPr>
                </pic:pic>
              </a:graphicData>
            </a:graphic>
          </wp:inline>
        </w:drawing>
      </w:r>
    </w:p>
    <w:p w14:paraId="5F24D41B" w14:textId="5644AE01" w:rsidR="005A18EF" w:rsidRDefault="005A18EF" w:rsidP="005A18EF">
      <w:pPr>
        <w:pStyle w:val="3"/>
        <w:rPr>
          <w:b w:val="0"/>
          <w:color w:val="FF0000"/>
        </w:rPr>
      </w:pPr>
      <w:bookmarkStart w:id="38" w:name="_Toc101455730"/>
      <w:r>
        <w:rPr>
          <w:b w:val="0"/>
          <w:color w:val="FF0000"/>
        </w:rPr>
        <w:t>AXP EP0</w:t>
      </w:r>
      <w:r w:rsidR="00AE1EE0">
        <w:rPr>
          <w:b w:val="0"/>
          <w:color w:val="FF0000"/>
        </w:rPr>
        <w:t>23</w:t>
      </w:r>
      <w:bookmarkEnd w:id="38"/>
    </w:p>
    <w:p w14:paraId="29606F52" w14:textId="6C345B51" w:rsidR="0062586E" w:rsidRDefault="0062586E" w:rsidP="0062586E">
      <w:r>
        <w:rPr>
          <w:rFonts w:hint="eastAsia"/>
        </w:rPr>
        <w:t>E</w:t>
      </w:r>
      <w:r>
        <w:t>nter amount 10.02</w:t>
      </w:r>
      <w:r w:rsidR="00F0629E">
        <w:t xml:space="preserve">: </w:t>
      </w:r>
    </w:p>
    <w:p w14:paraId="3B9B5506" w14:textId="4203FF87" w:rsidR="0062586E" w:rsidRPr="0062586E" w:rsidRDefault="0062586E" w:rsidP="0062586E">
      <w:r>
        <w:rPr>
          <w:noProof/>
        </w:rPr>
        <w:drawing>
          <wp:inline distT="0" distB="0" distL="0" distR="0" wp14:anchorId="2E6EC239" wp14:editId="44A87521">
            <wp:extent cx="6210935" cy="1622425"/>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210935" cy="1622425"/>
                    </a:xfrm>
                    <a:prstGeom prst="rect">
                      <a:avLst/>
                    </a:prstGeom>
                  </pic:spPr>
                </pic:pic>
              </a:graphicData>
            </a:graphic>
          </wp:inline>
        </w:drawing>
      </w:r>
    </w:p>
    <w:p w14:paraId="7738007F" w14:textId="31DF52D1" w:rsidR="0062586E" w:rsidRDefault="0062586E" w:rsidP="0062586E">
      <w:r>
        <w:rPr>
          <w:rFonts w:hint="eastAsia"/>
        </w:rPr>
        <w:t>T</w:t>
      </w:r>
      <w:r>
        <w:t xml:space="preserve">est </w:t>
      </w:r>
      <w:proofErr w:type="gramStart"/>
      <w:r>
        <w:t>report :</w:t>
      </w:r>
      <w:proofErr w:type="gramEnd"/>
    </w:p>
    <w:p w14:paraId="5F78E4C1" w14:textId="1E67A117" w:rsidR="0062586E" w:rsidRDefault="001F7A44" w:rsidP="0062586E">
      <w:r>
        <w:rPr>
          <w:noProof/>
        </w:rPr>
        <w:lastRenderedPageBreak/>
        <w:drawing>
          <wp:inline distT="0" distB="0" distL="0" distR="0" wp14:anchorId="089BB87D" wp14:editId="7E9B133B">
            <wp:extent cx="6210935" cy="2754630"/>
            <wp:effectExtent l="0" t="0" r="0" b="762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210935" cy="2754630"/>
                    </a:xfrm>
                    <a:prstGeom prst="rect">
                      <a:avLst/>
                    </a:prstGeom>
                  </pic:spPr>
                </pic:pic>
              </a:graphicData>
            </a:graphic>
          </wp:inline>
        </w:drawing>
      </w:r>
    </w:p>
    <w:p w14:paraId="4F118DF4" w14:textId="31ACC6C6" w:rsidR="00CC4895" w:rsidRDefault="00CC4895" w:rsidP="0062586E">
      <w:r>
        <w:rPr>
          <w:noProof/>
        </w:rPr>
        <w:drawing>
          <wp:inline distT="0" distB="0" distL="0" distR="0" wp14:anchorId="4C526502" wp14:editId="559359E9">
            <wp:extent cx="6210935" cy="375729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6210935" cy="3757295"/>
                    </a:xfrm>
                    <a:prstGeom prst="rect">
                      <a:avLst/>
                    </a:prstGeom>
                  </pic:spPr>
                </pic:pic>
              </a:graphicData>
            </a:graphic>
          </wp:inline>
        </w:drawing>
      </w:r>
    </w:p>
    <w:p w14:paraId="0F523DCE" w14:textId="4390F7F9" w:rsidR="00BE63F2" w:rsidRDefault="00BE63F2" w:rsidP="0062586E">
      <w:r>
        <w:rPr>
          <w:rFonts w:hint="eastAsia"/>
        </w:rPr>
        <w:t>A</w:t>
      </w:r>
      <w:r>
        <w:t>ndroid logcat:</w:t>
      </w:r>
    </w:p>
    <w:p w14:paraId="2B85E021" w14:textId="78DE1B3E" w:rsidR="00BE63F2" w:rsidRPr="0062586E" w:rsidRDefault="009F2EDD" w:rsidP="0062586E">
      <w:r>
        <w:rPr>
          <w:noProof/>
        </w:rPr>
        <w:lastRenderedPageBreak/>
        <w:drawing>
          <wp:inline distT="0" distB="0" distL="0" distR="0" wp14:anchorId="7BC81EBE" wp14:editId="66428DB7">
            <wp:extent cx="6210935" cy="341757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210935" cy="3417570"/>
                    </a:xfrm>
                    <a:prstGeom prst="rect">
                      <a:avLst/>
                    </a:prstGeom>
                  </pic:spPr>
                </pic:pic>
              </a:graphicData>
            </a:graphic>
          </wp:inline>
        </w:drawing>
      </w:r>
    </w:p>
    <w:p w14:paraId="22E9EFDE" w14:textId="63CF4A4B" w:rsidR="005A18EF" w:rsidRDefault="005A18EF" w:rsidP="005A18EF">
      <w:pPr>
        <w:pStyle w:val="3"/>
        <w:rPr>
          <w:b w:val="0"/>
          <w:color w:val="FF0000"/>
        </w:rPr>
      </w:pPr>
      <w:bookmarkStart w:id="39" w:name="_Toc101455731"/>
      <w:r>
        <w:rPr>
          <w:b w:val="0"/>
          <w:color w:val="FF0000"/>
        </w:rPr>
        <w:t>AXP EP0</w:t>
      </w:r>
      <w:r w:rsidR="00AE1EE0">
        <w:rPr>
          <w:b w:val="0"/>
          <w:color w:val="FF0000"/>
        </w:rPr>
        <w:t>34</w:t>
      </w:r>
      <w:bookmarkEnd w:id="39"/>
    </w:p>
    <w:p w14:paraId="25022125" w14:textId="5D9AB8CB" w:rsidR="00B376E2" w:rsidRPr="00B376E2" w:rsidRDefault="00B376E2" w:rsidP="00B376E2">
      <w:r>
        <w:t>E</w:t>
      </w:r>
      <w:r>
        <w:rPr>
          <w:rFonts w:hint="eastAsia"/>
        </w:rPr>
        <w:t xml:space="preserve">nter </w:t>
      </w:r>
      <w:r>
        <w:t>refund amount 1.10:</w:t>
      </w:r>
    </w:p>
    <w:p w14:paraId="50041316" w14:textId="3D16A0B8" w:rsidR="002A69A9" w:rsidRDefault="00B376E2" w:rsidP="002A69A9">
      <w:pPr>
        <w:rPr>
          <w:lang w:val="en-GB"/>
        </w:rPr>
      </w:pPr>
      <w:r>
        <w:rPr>
          <w:noProof/>
        </w:rPr>
        <w:drawing>
          <wp:inline distT="0" distB="0" distL="0" distR="0" wp14:anchorId="282079A7" wp14:editId="6571A5EB">
            <wp:extent cx="4756785" cy="1717714"/>
            <wp:effectExtent l="0" t="0" r="571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761872" cy="1719551"/>
                    </a:xfrm>
                    <a:prstGeom prst="rect">
                      <a:avLst/>
                    </a:prstGeom>
                  </pic:spPr>
                </pic:pic>
              </a:graphicData>
            </a:graphic>
          </wp:inline>
        </w:drawing>
      </w:r>
    </w:p>
    <w:p w14:paraId="667D17AF" w14:textId="4312EA7F" w:rsidR="00321AA5" w:rsidRDefault="00321AA5" w:rsidP="002A69A9">
      <w:pPr>
        <w:rPr>
          <w:lang w:val="en-GB"/>
        </w:rPr>
      </w:pPr>
      <w:r>
        <w:rPr>
          <w:rFonts w:hint="eastAsia"/>
          <w:lang w:val="en-GB"/>
        </w:rPr>
        <w:t>Test Report:</w:t>
      </w:r>
    </w:p>
    <w:p w14:paraId="680280C5" w14:textId="67AE3252" w:rsidR="00321AA5" w:rsidRDefault="008B2E5E" w:rsidP="002A69A9">
      <w:pPr>
        <w:rPr>
          <w:lang w:val="en-GB"/>
        </w:rPr>
      </w:pPr>
      <w:r>
        <w:rPr>
          <w:noProof/>
        </w:rPr>
        <w:lastRenderedPageBreak/>
        <w:drawing>
          <wp:inline distT="0" distB="0" distL="0" distR="0" wp14:anchorId="20CD5BDE" wp14:editId="0A2C59C1">
            <wp:extent cx="6210935" cy="2273935"/>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6210935" cy="2273935"/>
                    </a:xfrm>
                    <a:prstGeom prst="rect">
                      <a:avLst/>
                    </a:prstGeom>
                  </pic:spPr>
                </pic:pic>
              </a:graphicData>
            </a:graphic>
          </wp:inline>
        </w:drawing>
      </w:r>
    </w:p>
    <w:p w14:paraId="607B3FD6" w14:textId="545F0A28" w:rsidR="00DC0047" w:rsidRDefault="00A84658" w:rsidP="002A69A9">
      <w:pPr>
        <w:rPr>
          <w:lang w:val="en-GB"/>
        </w:rPr>
      </w:pPr>
      <w:r>
        <w:rPr>
          <w:noProof/>
        </w:rPr>
        <w:drawing>
          <wp:inline distT="0" distB="0" distL="0" distR="0" wp14:anchorId="5D157D5E" wp14:editId="2C8D3E10">
            <wp:extent cx="4770163" cy="426783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773464" cy="4270788"/>
                    </a:xfrm>
                    <a:prstGeom prst="rect">
                      <a:avLst/>
                    </a:prstGeom>
                  </pic:spPr>
                </pic:pic>
              </a:graphicData>
            </a:graphic>
          </wp:inline>
        </w:drawing>
      </w:r>
    </w:p>
    <w:p w14:paraId="63901F04" w14:textId="101EEE63" w:rsidR="00612118" w:rsidRDefault="00612118" w:rsidP="002A69A9">
      <w:pPr>
        <w:rPr>
          <w:lang w:val="en-GB"/>
        </w:rPr>
      </w:pPr>
      <w:r>
        <w:rPr>
          <w:lang w:val="en-GB"/>
        </w:rPr>
        <w:t>A</w:t>
      </w:r>
      <w:r>
        <w:rPr>
          <w:rFonts w:hint="eastAsia"/>
          <w:lang w:val="en-GB"/>
        </w:rPr>
        <w:t xml:space="preserve">ndroid </w:t>
      </w:r>
      <w:r>
        <w:rPr>
          <w:lang w:val="en-GB"/>
        </w:rPr>
        <w:t>logcat:</w:t>
      </w:r>
    </w:p>
    <w:p w14:paraId="3875893E" w14:textId="42C23CB9" w:rsidR="00612118" w:rsidRPr="00B376E2" w:rsidRDefault="00C74B9C" w:rsidP="002A69A9">
      <w:pPr>
        <w:rPr>
          <w:lang w:val="en-GB"/>
        </w:rPr>
      </w:pPr>
      <w:r>
        <w:rPr>
          <w:noProof/>
        </w:rPr>
        <w:lastRenderedPageBreak/>
        <w:drawing>
          <wp:inline distT="0" distB="0" distL="0" distR="0" wp14:anchorId="30A05A1A" wp14:editId="2B883524">
            <wp:extent cx="6210935" cy="3496310"/>
            <wp:effectExtent l="0" t="0" r="0" b="889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210935" cy="3496310"/>
                    </a:xfrm>
                    <a:prstGeom prst="rect">
                      <a:avLst/>
                    </a:prstGeom>
                  </pic:spPr>
                </pic:pic>
              </a:graphicData>
            </a:graphic>
          </wp:inline>
        </w:drawing>
      </w:r>
    </w:p>
    <w:p w14:paraId="03A3EC3F" w14:textId="2B9A7585" w:rsidR="005A18EF" w:rsidRDefault="005A18EF" w:rsidP="005A18EF">
      <w:pPr>
        <w:pStyle w:val="3"/>
        <w:rPr>
          <w:b w:val="0"/>
          <w:color w:val="FF0000"/>
        </w:rPr>
      </w:pPr>
      <w:bookmarkStart w:id="40" w:name="_Toc101455732"/>
      <w:r>
        <w:rPr>
          <w:b w:val="0"/>
          <w:color w:val="FF0000"/>
        </w:rPr>
        <w:t>AXP EP0</w:t>
      </w:r>
      <w:r w:rsidR="00AE1EE0">
        <w:rPr>
          <w:b w:val="0"/>
          <w:color w:val="FF0000"/>
        </w:rPr>
        <w:t>84</w:t>
      </w:r>
      <w:bookmarkEnd w:id="40"/>
    </w:p>
    <w:p w14:paraId="2CAF5A2E" w14:textId="6DDC117C" w:rsidR="00457FE7" w:rsidRPr="00457FE7" w:rsidRDefault="00457FE7" w:rsidP="00457FE7">
      <w:r>
        <w:t>E</w:t>
      </w:r>
      <w:r>
        <w:rPr>
          <w:rFonts w:hint="eastAsia"/>
        </w:rPr>
        <w:t xml:space="preserve">nter </w:t>
      </w:r>
      <w:r>
        <w:t>amount 12.81</w:t>
      </w:r>
    </w:p>
    <w:p w14:paraId="35810D04" w14:textId="75BA2DB4" w:rsidR="005F3FAE" w:rsidRDefault="00457FE7" w:rsidP="005F3FAE">
      <w:r>
        <w:rPr>
          <w:noProof/>
        </w:rPr>
        <w:drawing>
          <wp:inline distT="0" distB="0" distL="0" distR="0" wp14:anchorId="02784543" wp14:editId="57B3ED9C">
            <wp:extent cx="6210935" cy="208026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210935" cy="2080260"/>
                    </a:xfrm>
                    <a:prstGeom prst="rect">
                      <a:avLst/>
                    </a:prstGeom>
                  </pic:spPr>
                </pic:pic>
              </a:graphicData>
            </a:graphic>
          </wp:inline>
        </w:drawing>
      </w:r>
    </w:p>
    <w:p w14:paraId="2E97BBF5" w14:textId="7F178D5A" w:rsidR="00457FE7" w:rsidRDefault="00457FE7" w:rsidP="005F3FAE">
      <w:r>
        <w:t>T</w:t>
      </w:r>
      <w:r>
        <w:rPr>
          <w:rFonts w:hint="eastAsia"/>
        </w:rPr>
        <w:t xml:space="preserve">est </w:t>
      </w:r>
      <w:r>
        <w:t>report:</w:t>
      </w:r>
    </w:p>
    <w:p w14:paraId="77E74A3A" w14:textId="369056CA" w:rsidR="00457FE7" w:rsidRDefault="00D47753" w:rsidP="005F3FAE">
      <w:r>
        <w:rPr>
          <w:noProof/>
        </w:rPr>
        <w:lastRenderedPageBreak/>
        <w:drawing>
          <wp:inline distT="0" distB="0" distL="0" distR="0" wp14:anchorId="5A5E5D5F" wp14:editId="07C4E7EC">
            <wp:extent cx="6210935" cy="2743200"/>
            <wp:effectExtent l="0" t="0" r="0"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210935" cy="2743200"/>
                    </a:xfrm>
                    <a:prstGeom prst="rect">
                      <a:avLst/>
                    </a:prstGeom>
                  </pic:spPr>
                </pic:pic>
              </a:graphicData>
            </a:graphic>
          </wp:inline>
        </w:drawing>
      </w:r>
    </w:p>
    <w:p w14:paraId="1B730C4E" w14:textId="429B888C" w:rsidR="00E50B53" w:rsidRDefault="00E50B53" w:rsidP="005F3FAE">
      <w:r>
        <w:rPr>
          <w:noProof/>
        </w:rPr>
        <w:drawing>
          <wp:inline distT="0" distB="0" distL="0" distR="0" wp14:anchorId="63D24085" wp14:editId="67B2C79D">
            <wp:extent cx="4889459" cy="2960370"/>
            <wp:effectExtent l="0" t="0" r="698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900873" cy="2967281"/>
                    </a:xfrm>
                    <a:prstGeom prst="rect">
                      <a:avLst/>
                    </a:prstGeom>
                  </pic:spPr>
                </pic:pic>
              </a:graphicData>
            </a:graphic>
          </wp:inline>
        </w:drawing>
      </w:r>
    </w:p>
    <w:p w14:paraId="50A0C9D8" w14:textId="0141914E" w:rsidR="00E50B53" w:rsidRDefault="00B07DA0" w:rsidP="005F3FAE">
      <w:r>
        <w:rPr>
          <w:noProof/>
        </w:rPr>
        <w:drawing>
          <wp:inline distT="0" distB="0" distL="0" distR="0" wp14:anchorId="4B700785" wp14:editId="01C2B01B">
            <wp:extent cx="6210935" cy="1936750"/>
            <wp:effectExtent l="0" t="0" r="0" b="635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6210935" cy="1936750"/>
                    </a:xfrm>
                    <a:prstGeom prst="rect">
                      <a:avLst/>
                    </a:prstGeom>
                  </pic:spPr>
                </pic:pic>
              </a:graphicData>
            </a:graphic>
          </wp:inline>
        </w:drawing>
      </w:r>
    </w:p>
    <w:p w14:paraId="36C3818B" w14:textId="562C9939" w:rsidR="00457FE7" w:rsidRDefault="00457FE7" w:rsidP="005F3FAE">
      <w:r>
        <w:lastRenderedPageBreak/>
        <w:t>A</w:t>
      </w:r>
      <w:r>
        <w:rPr>
          <w:rFonts w:hint="eastAsia"/>
        </w:rPr>
        <w:t xml:space="preserve">ndroid </w:t>
      </w:r>
      <w:r>
        <w:t>logcat:</w:t>
      </w:r>
    </w:p>
    <w:p w14:paraId="092E7434" w14:textId="62B3AE33" w:rsidR="00457FE7" w:rsidRPr="005F3FAE" w:rsidRDefault="00A059E2" w:rsidP="005F3FAE">
      <w:r>
        <w:rPr>
          <w:noProof/>
        </w:rPr>
        <w:drawing>
          <wp:inline distT="0" distB="0" distL="0" distR="0" wp14:anchorId="222EC261" wp14:editId="3544B371">
            <wp:extent cx="6210935" cy="331533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6210935" cy="3315335"/>
                    </a:xfrm>
                    <a:prstGeom prst="rect">
                      <a:avLst/>
                    </a:prstGeom>
                  </pic:spPr>
                </pic:pic>
              </a:graphicData>
            </a:graphic>
          </wp:inline>
        </w:drawing>
      </w:r>
    </w:p>
    <w:p w14:paraId="42AAE323" w14:textId="2C308A05" w:rsidR="005A18EF" w:rsidRDefault="005A18EF" w:rsidP="005A18EF">
      <w:pPr>
        <w:pStyle w:val="3"/>
        <w:rPr>
          <w:b w:val="0"/>
          <w:color w:val="FF0000"/>
        </w:rPr>
      </w:pPr>
      <w:bookmarkStart w:id="41" w:name="_Toc101455733"/>
      <w:r>
        <w:rPr>
          <w:b w:val="0"/>
          <w:color w:val="FF0000"/>
        </w:rPr>
        <w:t>AXP EP0</w:t>
      </w:r>
      <w:r w:rsidR="00AE1EE0">
        <w:rPr>
          <w:b w:val="0"/>
          <w:color w:val="FF0000"/>
        </w:rPr>
        <w:t>85</w:t>
      </w:r>
      <w:bookmarkEnd w:id="41"/>
    </w:p>
    <w:p w14:paraId="7901B240" w14:textId="53E332C0" w:rsidR="00341161" w:rsidRDefault="00900BFC" w:rsidP="00341161">
      <w:r>
        <w:t>E</w:t>
      </w:r>
      <w:r>
        <w:rPr>
          <w:rFonts w:hint="eastAsia"/>
        </w:rPr>
        <w:t xml:space="preserve">nter </w:t>
      </w:r>
      <w:r>
        <w:t xml:space="preserve">amount </w:t>
      </w:r>
      <w:r w:rsidR="00164A20">
        <w:t>12.82:</w:t>
      </w:r>
    </w:p>
    <w:p w14:paraId="5FEA0D8C" w14:textId="009822A3" w:rsidR="00900BFC" w:rsidRDefault="00164A20" w:rsidP="00341161">
      <w:r>
        <w:rPr>
          <w:noProof/>
        </w:rPr>
        <w:drawing>
          <wp:inline distT="0" distB="0" distL="0" distR="0" wp14:anchorId="67758135" wp14:editId="79FC195F">
            <wp:extent cx="4877435" cy="1828103"/>
            <wp:effectExtent l="0" t="0" r="0" b="127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4882303" cy="1829928"/>
                    </a:xfrm>
                    <a:prstGeom prst="rect">
                      <a:avLst/>
                    </a:prstGeom>
                  </pic:spPr>
                </pic:pic>
              </a:graphicData>
            </a:graphic>
          </wp:inline>
        </w:drawing>
      </w:r>
    </w:p>
    <w:p w14:paraId="10B33D60" w14:textId="63F341E6" w:rsidR="00900BFC" w:rsidRDefault="00900BFC" w:rsidP="00341161">
      <w:r>
        <w:t>Test report:</w:t>
      </w:r>
    </w:p>
    <w:p w14:paraId="4E1ED86D" w14:textId="5DF7210C" w:rsidR="00164A20" w:rsidRDefault="00380E44" w:rsidP="00341161">
      <w:r>
        <w:rPr>
          <w:noProof/>
        </w:rPr>
        <w:lastRenderedPageBreak/>
        <w:drawing>
          <wp:inline distT="0" distB="0" distL="0" distR="0" wp14:anchorId="6CBBBC12" wp14:editId="2135127F">
            <wp:extent cx="6210935" cy="2743200"/>
            <wp:effectExtent l="0" t="0" r="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210935" cy="2743200"/>
                    </a:xfrm>
                    <a:prstGeom prst="rect">
                      <a:avLst/>
                    </a:prstGeom>
                  </pic:spPr>
                </pic:pic>
              </a:graphicData>
            </a:graphic>
          </wp:inline>
        </w:drawing>
      </w:r>
    </w:p>
    <w:p w14:paraId="24EAAC10" w14:textId="77777777" w:rsidR="00B07DA0" w:rsidRDefault="00B07DA0" w:rsidP="00341161"/>
    <w:p w14:paraId="57664354" w14:textId="5D85BDD4" w:rsidR="00731423" w:rsidRDefault="00731423" w:rsidP="00341161">
      <w:r>
        <w:rPr>
          <w:noProof/>
        </w:rPr>
        <w:drawing>
          <wp:inline distT="0" distB="0" distL="0" distR="0" wp14:anchorId="6ED0466E" wp14:editId="412D75C9">
            <wp:extent cx="4925842" cy="3018155"/>
            <wp:effectExtent l="0" t="0" r="825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927576" cy="3019217"/>
                    </a:xfrm>
                    <a:prstGeom prst="rect">
                      <a:avLst/>
                    </a:prstGeom>
                  </pic:spPr>
                </pic:pic>
              </a:graphicData>
            </a:graphic>
          </wp:inline>
        </w:drawing>
      </w:r>
    </w:p>
    <w:p w14:paraId="2F6C2C7B" w14:textId="3EFDA756" w:rsidR="00900BFC" w:rsidRDefault="00900BFC" w:rsidP="00341161">
      <w:r>
        <w:t>Android logcat:</w:t>
      </w:r>
    </w:p>
    <w:p w14:paraId="1643B82F" w14:textId="6E684EC4" w:rsidR="00900BFC" w:rsidRPr="00341161" w:rsidRDefault="00363519" w:rsidP="00341161">
      <w:r>
        <w:rPr>
          <w:noProof/>
        </w:rPr>
        <w:lastRenderedPageBreak/>
        <w:drawing>
          <wp:inline distT="0" distB="0" distL="0" distR="0" wp14:anchorId="32A2A3F3" wp14:editId="0D5BDC09">
            <wp:extent cx="6210935" cy="3191510"/>
            <wp:effectExtent l="0" t="0" r="0" b="889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210935" cy="3191510"/>
                    </a:xfrm>
                    <a:prstGeom prst="rect">
                      <a:avLst/>
                    </a:prstGeom>
                  </pic:spPr>
                </pic:pic>
              </a:graphicData>
            </a:graphic>
          </wp:inline>
        </w:drawing>
      </w:r>
    </w:p>
    <w:p w14:paraId="30D87CAC" w14:textId="44D03E79" w:rsidR="005A18EF" w:rsidRDefault="005A18EF" w:rsidP="005A18EF">
      <w:pPr>
        <w:pStyle w:val="3"/>
        <w:rPr>
          <w:b w:val="0"/>
          <w:color w:val="FF0000"/>
        </w:rPr>
      </w:pPr>
      <w:bookmarkStart w:id="42" w:name="_Toc101455734"/>
      <w:r>
        <w:rPr>
          <w:b w:val="0"/>
          <w:color w:val="FF0000"/>
        </w:rPr>
        <w:t>AXP EP0</w:t>
      </w:r>
      <w:r w:rsidR="00AE1EE0">
        <w:rPr>
          <w:b w:val="0"/>
          <w:color w:val="FF0000"/>
        </w:rPr>
        <w:t>88</w:t>
      </w:r>
      <w:bookmarkEnd w:id="42"/>
    </w:p>
    <w:p w14:paraId="22526E9E" w14:textId="7558608A" w:rsidR="00900BFC" w:rsidRDefault="00900BFC" w:rsidP="00900BFC">
      <w:r>
        <w:t>E</w:t>
      </w:r>
      <w:r>
        <w:rPr>
          <w:rFonts w:hint="eastAsia"/>
        </w:rPr>
        <w:t xml:space="preserve">nter </w:t>
      </w:r>
      <w:r>
        <w:t xml:space="preserve">amount </w:t>
      </w:r>
      <w:r w:rsidR="00053093">
        <w:t>12.85</w:t>
      </w:r>
    </w:p>
    <w:p w14:paraId="30FC1F33" w14:textId="0027DC1B" w:rsidR="00053093" w:rsidRDefault="00053093" w:rsidP="00900BFC">
      <w:r>
        <w:rPr>
          <w:noProof/>
        </w:rPr>
        <w:drawing>
          <wp:inline distT="0" distB="0" distL="0" distR="0" wp14:anchorId="143398C8" wp14:editId="1A2E0543">
            <wp:extent cx="4655185" cy="1650090"/>
            <wp:effectExtent l="0" t="0" r="0" b="762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4670990" cy="1655692"/>
                    </a:xfrm>
                    <a:prstGeom prst="rect">
                      <a:avLst/>
                    </a:prstGeom>
                  </pic:spPr>
                </pic:pic>
              </a:graphicData>
            </a:graphic>
          </wp:inline>
        </w:drawing>
      </w:r>
    </w:p>
    <w:p w14:paraId="4F6A58BF" w14:textId="77777777" w:rsidR="00900BFC" w:rsidRDefault="00900BFC" w:rsidP="00900BFC">
      <w:r>
        <w:t>Test report:</w:t>
      </w:r>
    </w:p>
    <w:p w14:paraId="717BC318" w14:textId="7B960511" w:rsidR="00F961F6" w:rsidRDefault="00397A2F" w:rsidP="00900BFC">
      <w:r>
        <w:rPr>
          <w:noProof/>
        </w:rPr>
        <w:lastRenderedPageBreak/>
        <w:drawing>
          <wp:inline distT="0" distB="0" distL="0" distR="0" wp14:anchorId="4C80294A" wp14:editId="6D9241CC">
            <wp:extent cx="6210935" cy="2726055"/>
            <wp:effectExtent l="0" t="0" r="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6210935" cy="2726055"/>
                    </a:xfrm>
                    <a:prstGeom prst="rect">
                      <a:avLst/>
                    </a:prstGeom>
                  </pic:spPr>
                </pic:pic>
              </a:graphicData>
            </a:graphic>
          </wp:inline>
        </w:drawing>
      </w:r>
    </w:p>
    <w:p w14:paraId="728CA2F8" w14:textId="1B4C25A3" w:rsidR="000462D6" w:rsidRDefault="000462D6" w:rsidP="00900BFC">
      <w:r>
        <w:rPr>
          <w:noProof/>
        </w:rPr>
        <w:drawing>
          <wp:inline distT="0" distB="0" distL="0" distR="0" wp14:anchorId="534CB189" wp14:editId="181B031A">
            <wp:extent cx="6210935" cy="238188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6210935" cy="2381885"/>
                    </a:xfrm>
                    <a:prstGeom prst="rect">
                      <a:avLst/>
                    </a:prstGeom>
                  </pic:spPr>
                </pic:pic>
              </a:graphicData>
            </a:graphic>
          </wp:inline>
        </w:drawing>
      </w:r>
    </w:p>
    <w:p w14:paraId="3DDB7DD0" w14:textId="77777777" w:rsidR="00900BFC" w:rsidRDefault="00900BFC" w:rsidP="00900BFC">
      <w:r>
        <w:t>Android logcat:</w:t>
      </w:r>
    </w:p>
    <w:p w14:paraId="63006C95" w14:textId="78AE192E" w:rsidR="00900BFC" w:rsidRPr="00900BFC" w:rsidRDefault="00363519" w:rsidP="00900BFC">
      <w:r>
        <w:rPr>
          <w:noProof/>
        </w:rPr>
        <w:lastRenderedPageBreak/>
        <w:drawing>
          <wp:inline distT="0" distB="0" distL="0" distR="0" wp14:anchorId="4A08F485" wp14:editId="76853A5E">
            <wp:extent cx="6210935" cy="307467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6210935" cy="3074670"/>
                    </a:xfrm>
                    <a:prstGeom prst="rect">
                      <a:avLst/>
                    </a:prstGeom>
                  </pic:spPr>
                </pic:pic>
              </a:graphicData>
            </a:graphic>
          </wp:inline>
        </w:drawing>
      </w:r>
    </w:p>
    <w:p w14:paraId="7C33ACD8" w14:textId="14B34F45" w:rsidR="005A18EF" w:rsidRDefault="005A18EF" w:rsidP="005A18EF">
      <w:pPr>
        <w:pStyle w:val="3"/>
        <w:rPr>
          <w:b w:val="0"/>
          <w:color w:val="FF0000"/>
        </w:rPr>
      </w:pPr>
      <w:bookmarkStart w:id="43" w:name="_Toc101455735"/>
      <w:r>
        <w:rPr>
          <w:b w:val="0"/>
          <w:color w:val="FF0000"/>
        </w:rPr>
        <w:t>AXP EP0</w:t>
      </w:r>
      <w:r w:rsidR="00AE1EE0">
        <w:rPr>
          <w:b w:val="0"/>
          <w:color w:val="FF0000"/>
        </w:rPr>
        <w:t>9</w:t>
      </w:r>
      <w:r>
        <w:rPr>
          <w:b w:val="0"/>
          <w:color w:val="FF0000"/>
        </w:rPr>
        <w:t>0</w:t>
      </w:r>
      <w:bookmarkEnd w:id="43"/>
    </w:p>
    <w:p w14:paraId="6433C30B" w14:textId="3A5AB95E" w:rsidR="00900BFC" w:rsidRDefault="00900BFC" w:rsidP="00900BFC">
      <w:r>
        <w:t>E</w:t>
      </w:r>
      <w:r>
        <w:rPr>
          <w:rFonts w:hint="eastAsia"/>
        </w:rPr>
        <w:t xml:space="preserve">nter </w:t>
      </w:r>
      <w:r>
        <w:t xml:space="preserve">amount </w:t>
      </w:r>
      <w:r w:rsidR="00BE6FD1">
        <w:t>13.31</w:t>
      </w:r>
    </w:p>
    <w:p w14:paraId="65122233" w14:textId="76BA9E81" w:rsidR="00BE6FD1" w:rsidRDefault="00BE6FD1" w:rsidP="00900BFC">
      <w:r>
        <w:rPr>
          <w:noProof/>
        </w:rPr>
        <w:drawing>
          <wp:inline distT="0" distB="0" distL="0" distR="0" wp14:anchorId="705FB73E" wp14:editId="47CB2E0B">
            <wp:extent cx="4940935" cy="1505871"/>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955174" cy="1510211"/>
                    </a:xfrm>
                    <a:prstGeom prst="rect">
                      <a:avLst/>
                    </a:prstGeom>
                  </pic:spPr>
                </pic:pic>
              </a:graphicData>
            </a:graphic>
          </wp:inline>
        </w:drawing>
      </w:r>
    </w:p>
    <w:p w14:paraId="30CE63CD" w14:textId="77777777" w:rsidR="00900BFC" w:rsidRDefault="00900BFC" w:rsidP="00900BFC">
      <w:r>
        <w:t>Test report:</w:t>
      </w:r>
    </w:p>
    <w:p w14:paraId="45862B95" w14:textId="5EC0395D" w:rsidR="00BE6FD1" w:rsidRDefault="00397A2F" w:rsidP="00900BFC">
      <w:r>
        <w:rPr>
          <w:noProof/>
        </w:rPr>
        <w:lastRenderedPageBreak/>
        <w:drawing>
          <wp:inline distT="0" distB="0" distL="0" distR="0" wp14:anchorId="0F65970E" wp14:editId="1CF5519E">
            <wp:extent cx="6210935" cy="2347595"/>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6210935" cy="2347595"/>
                    </a:xfrm>
                    <a:prstGeom prst="rect">
                      <a:avLst/>
                    </a:prstGeom>
                  </pic:spPr>
                </pic:pic>
              </a:graphicData>
            </a:graphic>
          </wp:inline>
        </w:drawing>
      </w:r>
    </w:p>
    <w:p w14:paraId="58B22619" w14:textId="44AAFCEE" w:rsidR="000462D6" w:rsidRDefault="00AA2227" w:rsidP="00900BFC">
      <w:r>
        <w:rPr>
          <w:noProof/>
        </w:rPr>
        <w:drawing>
          <wp:inline distT="0" distB="0" distL="0" distR="0" wp14:anchorId="6EB61312" wp14:editId="085E14B7">
            <wp:extent cx="4903758" cy="42164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4905658" cy="4218034"/>
                    </a:xfrm>
                    <a:prstGeom prst="rect">
                      <a:avLst/>
                    </a:prstGeom>
                  </pic:spPr>
                </pic:pic>
              </a:graphicData>
            </a:graphic>
          </wp:inline>
        </w:drawing>
      </w:r>
    </w:p>
    <w:p w14:paraId="78D76B0A" w14:textId="77777777" w:rsidR="00900BFC" w:rsidRDefault="00900BFC" w:rsidP="00900BFC">
      <w:r>
        <w:t>Android logcat:</w:t>
      </w:r>
    </w:p>
    <w:p w14:paraId="65919307" w14:textId="73C1BA33" w:rsidR="00EB56E5" w:rsidRDefault="00363519" w:rsidP="00900BFC">
      <w:r>
        <w:rPr>
          <w:noProof/>
        </w:rPr>
        <w:lastRenderedPageBreak/>
        <w:drawing>
          <wp:inline distT="0" distB="0" distL="0" distR="0" wp14:anchorId="6A111D67" wp14:editId="25372FDA">
            <wp:extent cx="6210935" cy="413385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210935" cy="4133850"/>
                    </a:xfrm>
                    <a:prstGeom prst="rect">
                      <a:avLst/>
                    </a:prstGeom>
                  </pic:spPr>
                </pic:pic>
              </a:graphicData>
            </a:graphic>
          </wp:inline>
        </w:drawing>
      </w:r>
    </w:p>
    <w:p w14:paraId="28767A04" w14:textId="77777777" w:rsidR="00900BFC" w:rsidRPr="00900BFC" w:rsidRDefault="00900BFC" w:rsidP="00900BFC"/>
    <w:p w14:paraId="657ADCEB" w14:textId="1B6220EB" w:rsidR="005A18EF" w:rsidRDefault="005A18EF" w:rsidP="005A18EF">
      <w:pPr>
        <w:pStyle w:val="3"/>
        <w:rPr>
          <w:b w:val="0"/>
          <w:color w:val="FF0000"/>
        </w:rPr>
      </w:pPr>
      <w:bookmarkStart w:id="44" w:name="_Toc101455736"/>
      <w:r>
        <w:rPr>
          <w:b w:val="0"/>
          <w:color w:val="FF0000"/>
        </w:rPr>
        <w:t>AXP EP0</w:t>
      </w:r>
      <w:r w:rsidR="00AE1EE0">
        <w:rPr>
          <w:b w:val="0"/>
          <w:color w:val="FF0000"/>
        </w:rPr>
        <w:t>91</w:t>
      </w:r>
      <w:bookmarkEnd w:id="44"/>
    </w:p>
    <w:p w14:paraId="53005102" w14:textId="4F3BDA2E" w:rsidR="00900BFC" w:rsidRDefault="00900BFC" w:rsidP="00900BFC">
      <w:r>
        <w:t>E</w:t>
      </w:r>
      <w:r>
        <w:rPr>
          <w:rFonts w:hint="eastAsia"/>
        </w:rPr>
        <w:t xml:space="preserve">nter </w:t>
      </w:r>
      <w:r>
        <w:t xml:space="preserve">amount </w:t>
      </w:r>
      <w:r w:rsidR="00EB56E5">
        <w:t>1.06</w:t>
      </w:r>
    </w:p>
    <w:p w14:paraId="2BB54DC3" w14:textId="384AB387" w:rsidR="00EB56E5" w:rsidRDefault="00EB56E5" w:rsidP="00900BFC">
      <w:r>
        <w:rPr>
          <w:noProof/>
        </w:rPr>
        <w:drawing>
          <wp:inline distT="0" distB="0" distL="0" distR="0" wp14:anchorId="24D61FEE" wp14:editId="59D71E70">
            <wp:extent cx="5048885" cy="1622395"/>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060002" cy="1625967"/>
                    </a:xfrm>
                    <a:prstGeom prst="rect">
                      <a:avLst/>
                    </a:prstGeom>
                  </pic:spPr>
                </pic:pic>
              </a:graphicData>
            </a:graphic>
          </wp:inline>
        </w:drawing>
      </w:r>
    </w:p>
    <w:p w14:paraId="4E309810" w14:textId="77777777" w:rsidR="00900BFC" w:rsidRDefault="00900BFC" w:rsidP="00900BFC">
      <w:r>
        <w:t>Test report:</w:t>
      </w:r>
    </w:p>
    <w:p w14:paraId="1D6521B4" w14:textId="414E3C34" w:rsidR="00B928D5" w:rsidRDefault="00B928D5" w:rsidP="00900BFC">
      <w:r>
        <w:rPr>
          <w:noProof/>
        </w:rPr>
        <w:lastRenderedPageBreak/>
        <w:drawing>
          <wp:inline distT="0" distB="0" distL="0" distR="0" wp14:anchorId="71686E1B" wp14:editId="3F1C8C58">
            <wp:extent cx="6210935" cy="2757170"/>
            <wp:effectExtent l="0" t="0" r="0" b="508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210935" cy="2757170"/>
                    </a:xfrm>
                    <a:prstGeom prst="rect">
                      <a:avLst/>
                    </a:prstGeom>
                  </pic:spPr>
                </pic:pic>
              </a:graphicData>
            </a:graphic>
          </wp:inline>
        </w:drawing>
      </w:r>
    </w:p>
    <w:p w14:paraId="462DE9A8" w14:textId="1D7AC115" w:rsidR="00EB56E5" w:rsidRDefault="00220F94" w:rsidP="00900BFC">
      <w:r>
        <w:rPr>
          <w:noProof/>
        </w:rPr>
        <w:drawing>
          <wp:inline distT="0" distB="0" distL="0" distR="0" wp14:anchorId="094DF5BC" wp14:editId="5AE86F0E">
            <wp:extent cx="5017531" cy="3043555"/>
            <wp:effectExtent l="0" t="0" r="0" b="444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018071" cy="3043883"/>
                    </a:xfrm>
                    <a:prstGeom prst="rect">
                      <a:avLst/>
                    </a:prstGeom>
                  </pic:spPr>
                </pic:pic>
              </a:graphicData>
            </a:graphic>
          </wp:inline>
        </w:drawing>
      </w:r>
    </w:p>
    <w:p w14:paraId="39466B97" w14:textId="77777777" w:rsidR="00900BFC" w:rsidRDefault="00900BFC" w:rsidP="00900BFC">
      <w:r>
        <w:t>Android logcat:</w:t>
      </w:r>
    </w:p>
    <w:p w14:paraId="0158A496" w14:textId="635327D3" w:rsidR="00B94172" w:rsidRDefault="00220F94" w:rsidP="00900BFC">
      <w:r>
        <w:rPr>
          <w:noProof/>
        </w:rPr>
        <w:lastRenderedPageBreak/>
        <w:drawing>
          <wp:inline distT="0" distB="0" distL="0" distR="0" wp14:anchorId="7BB689A0" wp14:editId="16A87389">
            <wp:extent cx="6210935" cy="367982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6210935" cy="3679825"/>
                    </a:xfrm>
                    <a:prstGeom prst="rect">
                      <a:avLst/>
                    </a:prstGeom>
                  </pic:spPr>
                </pic:pic>
              </a:graphicData>
            </a:graphic>
          </wp:inline>
        </w:drawing>
      </w:r>
    </w:p>
    <w:p w14:paraId="2BF21D93" w14:textId="48B99100" w:rsidR="006F2845" w:rsidRPr="00900BFC" w:rsidRDefault="006F2845" w:rsidP="00900BFC">
      <w:r>
        <w:t xml:space="preserve">Note: </w:t>
      </w:r>
      <w:r w:rsidR="006D111F">
        <w:t>req</w:t>
      </w:r>
      <w:r w:rsidR="003D0231">
        <w:t xml:space="preserve">uest ARQC </w:t>
      </w:r>
      <w:proofErr w:type="spellStart"/>
      <w:r w:rsidR="00190EC5">
        <w:t>casued</w:t>
      </w:r>
      <w:proofErr w:type="spellEnd"/>
      <w:r w:rsidR="00190EC5">
        <w:t xml:space="preserve"> by</w:t>
      </w:r>
      <w:bookmarkStart w:id="45" w:name="_GoBack"/>
      <w:bookmarkEnd w:id="45"/>
      <w:r w:rsidR="003D0231">
        <w:t xml:space="preserve"> SDA selected even </w:t>
      </w:r>
      <w:proofErr w:type="spellStart"/>
      <w:r w:rsidR="003D0231">
        <w:t>floow</w:t>
      </w:r>
      <w:proofErr w:type="spellEnd"/>
      <w:r w:rsidR="003D0231">
        <w:t xml:space="preserve"> limit not exceeded.</w:t>
      </w:r>
    </w:p>
    <w:p w14:paraId="357A065A" w14:textId="55E089A4" w:rsidR="005A18EF" w:rsidRDefault="005A18EF" w:rsidP="005A18EF">
      <w:pPr>
        <w:pStyle w:val="3"/>
        <w:rPr>
          <w:b w:val="0"/>
          <w:color w:val="FF0000"/>
        </w:rPr>
      </w:pPr>
      <w:bookmarkStart w:id="46" w:name="_Toc101455737"/>
      <w:r>
        <w:rPr>
          <w:b w:val="0"/>
          <w:color w:val="FF0000"/>
        </w:rPr>
        <w:t>AXP EP0</w:t>
      </w:r>
      <w:r w:rsidR="00AE1EE0">
        <w:rPr>
          <w:b w:val="0"/>
          <w:color w:val="FF0000"/>
        </w:rPr>
        <w:t>92</w:t>
      </w:r>
      <w:bookmarkEnd w:id="46"/>
    </w:p>
    <w:p w14:paraId="02CF319A" w14:textId="523C4C73" w:rsidR="00900BFC" w:rsidRDefault="00900BFC" w:rsidP="00900BFC">
      <w:r>
        <w:t>E</w:t>
      </w:r>
      <w:r>
        <w:rPr>
          <w:rFonts w:hint="eastAsia"/>
        </w:rPr>
        <w:t xml:space="preserve">nter </w:t>
      </w:r>
      <w:r>
        <w:t xml:space="preserve">amount </w:t>
      </w:r>
      <w:r w:rsidR="00EB56E5">
        <w:t>13.33</w:t>
      </w:r>
    </w:p>
    <w:p w14:paraId="6A69AECA" w14:textId="4914CF1A" w:rsidR="00EB56E5" w:rsidRDefault="00EB56E5" w:rsidP="00900BFC">
      <w:r>
        <w:rPr>
          <w:noProof/>
        </w:rPr>
        <w:drawing>
          <wp:inline distT="0" distB="0" distL="0" distR="0" wp14:anchorId="3E5A059E" wp14:editId="4B61BF1B">
            <wp:extent cx="5512435" cy="1622001"/>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5538842" cy="1629771"/>
                    </a:xfrm>
                    <a:prstGeom prst="rect">
                      <a:avLst/>
                    </a:prstGeom>
                  </pic:spPr>
                </pic:pic>
              </a:graphicData>
            </a:graphic>
          </wp:inline>
        </w:drawing>
      </w:r>
    </w:p>
    <w:p w14:paraId="61AE9937" w14:textId="77777777" w:rsidR="00900BFC" w:rsidRDefault="00900BFC" w:rsidP="00900BFC">
      <w:r>
        <w:t>Test report:</w:t>
      </w:r>
    </w:p>
    <w:p w14:paraId="2395FA86" w14:textId="0506447F" w:rsidR="00EB76C8" w:rsidRDefault="00420E91" w:rsidP="00900BFC">
      <w:r>
        <w:rPr>
          <w:noProof/>
        </w:rPr>
        <w:lastRenderedPageBreak/>
        <w:drawing>
          <wp:inline distT="0" distB="0" distL="0" distR="0" wp14:anchorId="5C7E6B44" wp14:editId="41BBC13A">
            <wp:extent cx="6552735" cy="2203450"/>
            <wp:effectExtent l="0" t="0" r="635" b="635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6556680" cy="2204777"/>
                    </a:xfrm>
                    <a:prstGeom prst="rect">
                      <a:avLst/>
                    </a:prstGeom>
                  </pic:spPr>
                </pic:pic>
              </a:graphicData>
            </a:graphic>
          </wp:inline>
        </w:drawing>
      </w:r>
    </w:p>
    <w:p w14:paraId="51B8A157" w14:textId="5B0BA1AE" w:rsidR="006B47EB" w:rsidRDefault="006B47EB" w:rsidP="00900BFC">
      <w:r>
        <w:rPr>
          <w:noProof/>
        </w:rPr>
        <w:drawing>
          <wp:inline distT="0" distB="0" distL="0" distR="0" wp14:anchorId="68468625" wp14:editId="2898D94E">
            <wp:extent cx="5136001" cy="3580130"/>
            <wp:effectExtent l="0" t="0" r="7620" b="127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142510" cy="3584667"/>
                    </a:xfrm>
                    <a:prstGeom prst="rect">
                      <a:avLst/>
                    </a:prstGeom>
                  </pic:spPr>
                </pic:pic>
              </a:graphicData>
            </a:graphic>
          </wp:inline>
        </w:drawing>
      </w:r>
    </w:p>
    <w:p w14:paraId="0238BCA3" w14:textId="77777777" w:rsidR="00900BFC" w:rsidRDefault="00900BFC" w:rsidP="00900BFC">
      <w:r>
        <w:t>Android logcat:</w:t>
      </w:r>
    </w:p>
    <w:p w14:paraId="5D9A4829" w14:textId="125E6665" w:rsidR="00900BFC" w:rsidRPr="00900BFC" w:rsidRDefault="00363519" w:rsidP="00900BFC">
      <w:r>
        <w:rPr>
          <w:noProof/>
        </w:rPr>
        <w:lastRenderedPageBreak/>
        <w:drawing>
          <wp:inline distT="0" distB="0" distL="0" distR="0" wp14:anchorId="4A8ADB1A" wp14:editId="5E601727">
            <wp:extent cx="6210935" cy="41910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6210935" cy="4191000"/>
                    </a:xfrm>
                    <a:prstGeom prst="rect">
                      <a:avLst/>
                    </a:prstGeom>
                  </pic:spPr>
                </pic:pic>
              </a:graphicData>
            </a:graphic>
          </wp:inline>
        </w:drawing>
      </w:r>
    </w:p>
    <w:p w14:paraId="25528283" w14:textId="4983E79E" w:rsidR="005A18EF" w:rsidRPr="005A18EF" w:rsidRDefault="005A18EF" w:rsidP="005A18EF">
      <w:pPr>
        <w:pStyle w:val="3"/>
        <w:rPr>
          <w:b w:val="0"/>
          <w:color w:val="FF0000"/>
        </w:rPr>
      </w:pPr>
      <w:bookmarkStart w:id="47" w:name="_Toc101455738"/>
      <w:r>
        <w:rPr>
          <w:b w:val="0"/>
          <w:color w:val="FF0000"/>
        </w:rPr>
        <w:t>AXP EP0</w:t>
      </w:r>
      <w:r w:rsidR="00AE1EE0">
        <w:rPr>
          <w:b w:val="0"/>
          <w:color w:val="FF0000"/>
        </w:rPr>
        <w:t>97</w:t>
      </w:r>
      <w:bookmarkEnd w:id="47"/>
    </w:p>
    <w:p w14:paraId="55A961AD" w14:textId="6854D9A0" w:rsidR="00900BFC" w:rsidRDefault="00900BFC" w:rsidP="00900BFC">
      <w:r>
        <w:t>E</w:t>
      </w:r>
      <w:r>
        <w:rPr>
          <w:rFonts w:hint="eastAsia"/>
        </w:rPr>
        <w:t xml:space="preserve">nter </w:t>
      </w:r>
      <w:r>
        <w:t xml:space="preserve">amount </w:t>
      </w:r>
      <w:r w:rsidR="005A7B4B">
        <w:t>12.50</w:t>
      </w:r>
    </w:p>
    <w:p w14:paraId="32FE16F2" w14:textId="3B19EE77" w:rsidR="005A7B4B" w:rsidRDefault="005A7B4B" w:rsidP="00900BFC">
      <w:r>
        <w:rPr>
          <w:noProof/>
        </w:rPr>
        <w:drawing>
          <wp:inline distT="0" distB="0" distL="0" distR="0" wp14:anchorId="6CDE1CAD" wp14:editId="34096AD9">
            <wp:extent cx="6210935" cy="1821180"/>
            <wp:effectExtent l="0" t="0" r="0" b="762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6210935" cy="1821180"/>
                    </a:xfrm>
                    <a:prstGeom prst="rect">
                      <a:avLst/>
                    </a:prstGeom>
                  </pic:spPr>
                </pic:pic>
              </a:graphicData>
            </a:graphic>
          </wp:inline>
        </w:drawing>
      </w:r>
    </w:p>
    <w:p w14:paraId="5E1506FC" w14:textId="77777777" w:rsidR="00900BFC" w:rsidRDefault="00900BFC" w:rsidP="00900BFC">
      <w:r>
        <w:t>Test report:</w:t>
      </w:r>
    </w:p>
    <w:p w14:paraId="1A2DC451" w14:textId="25CC3303" w:rsidR="005A7B4B" w:rsidRDefault="00CD49A8" w:rsidP="00900BFC">
      <w:r>
        <w:rPr>
          <w:noProof/>
        </w:rPr>
        <w:lastRenderedPageBreak/>
        <w:drawing>
          <wp:inline distT="0" distB="0" distL="0" distR="0" wp14:anchorId="25CDB2E4" wp14:editId="3921E10C">
            <wp:extent cx="6470650" cy="2306174"/>
            <wp:effectExtent l="0" t="0" r="635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6480496" cy="2309683"/>
                    </a:xfrm>
                    <a:prstGeom prst="rect">
                      <a:avLst/>
                    </a:prstGeom>
                  </pic:spPr>
                </pic:pic>
              </a:graphicData>
            </a:graphic>
          </wp:inline>
        </w:drawing>
      </w:r>
    </w:p>
    <w:p w14:paraId="63C366A5" w14:textId="783DBF84" w:rsidR="001927AF" w:rsidRDefault="002C2534" w:rsidP="00900BFC">
      <w:r>
        <w:rPr>
          <w:noProof/>
        </w:rPr>
        <w:drawing>
          <wp:inline distT="0" distB="0" distL="0" distR="0" wp14:anchorId="73E92828" wp14:editId="3A571C25">
            <wp:extent cx="5657750" cy="3766820"/>
            <wp:effectExtent l="0" t="0" r="635"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670375" cy="3775226"/>
                    </a:xfrm>
                    <a:prstGeom prst="rect">
                      <a:avLst/>
                    </a:prstGeom>
                  </pic:spPr>
                </pic:pic>
              </a:graphicData>
            </a:graphic>
          </wp:inline>
        </w:drawing>
      </w:r>
    </w:p>
    <w:p w14:paraId="67B9D9EB" w14:textId="77777777" w:rsidR="00900BFC" w:rsidRDefault="00900BFC" w:rsidP="00900BFC">
      <w:r>
        <w:t>Android logcat:</w:t>
      </w:r>
    </w:p>
    <w:p w14:paraId="59DEDDF7" w14:textId="3635E650" w:rsidR="005A18EF" w:rsidRDefault="005A7B4B" w:rsidP="005A18EF">
      <w:r>
        <w:rPr>
          <w:noProof/>
        </w:rPr>
        <w:lastRenderedPageBreak/>
        <w:drawing>
          <wp:inline distT="0" distB="0" distL="0" distR="0" wp14:anchorId="4CD15FE2" wp14:editId="13284291">
            <wp:extent cx="6210935" cy="3063875"/>
            <wp:effectExtent l="0" t="0" r="0" b="317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6210935" cy="3063875"/>
                    </a:xfrm>
                    <a:prstGeom prst="rect">
                      <a:avLst/>
                    </a:prstGeom>
                  </pic:spPr>
                </pic:pic>
              </a:graphicData>
            </a:graphic>
          </wp:inline>
        </w:drawing>
      </w:r>
    </w:p>
    <w:p w14:paraId="61FB60A3" w14:textId="77777777" w:rsidR="005A18EF" w:rsidRPr="005A18EF" w:rsidRDefault="005A18EF" w:rsidP="005A18EF"/>
    <w:p w14:paraId="3C98DB60" w14:textId="3666AE78" w:rsidR="005A18EF" w:rsidRDefault="006C5406" w:rsidP="00975270">
      <w:pPr>
        <w:pStyle w:val="10"/>
        <w:rPr>
          <w:rFonts w:asciiTheme="minorEastAsia" w:hAnsiTheme="minorEastAsia"/>
          <w:color w:val="FF0000"/>
        </w:rPr>
      </w:pPr>
      <w:bookmarkStart w:id="48" w:name="_Toc101455739"/>
      <w:r>
        <w:rPr>
          <w:rFonts w:asciiTheme="minorEastAsia" w:hAnsiTheme="minorEastAsia"/>
          <w:color w:val="FF0000"/>
        </w:rPr>
        <w:t xml:space="preserve">4 </w:t>
      </w:r>
      <w:r w:rsidR="00975270" w:rsidRPr="00975270">
        <w:rPr>
          <w:rFonts w:asciiTheme="minorEastAsia" w:hAnsiTheme="minorEastAsia"/>
          <w:color w:val="FF0000"/>
        </w:rPr>
        <w:t>FAQ</w:t>
      </w:r>
      <w:bookmarkEnd w:id="48"/>
    </w:p>
    <w:p w14:paraId="69629992" w14:textId="31BA7C63" w:rsidR="00944716" w:rsidRPr="00536313" w:rsidRDefault="00536313" w:rsidP="00536313">
      <w:pPr>
        <w:pStyle w:val="2"/>
        <w:spacing w:before="156"/>
        <w:ind w:left="993" w:hanging="567"/>
        <w:rPr>
          <w:rFonts w:asciiTheme="minorEastAsia" w:eastAsiaTheme="minorEastAsia" w:hAnsiTheme="minorEastAsia"/>
          <w:color w:val="FF0000"/>
        </w:rPr>
      </w:pPr>
      <w:bookmarkStart w:id="49" w:name="_Toc101455740"/>
      <w:r>
        <w:rPr>
          <w:rFonts w:asciiTheme="minorEastAsia" w:eastAsiaTheme="minorEastAsia" w:hAnsiTheme="minorEastAsia"/>
          <w:color w:val="FF0000"/>
        </w:rPr>
        <w:t>4.</w:t>
      </w:r>
      <w:r w:rsidR="00B91681">
        <w:rPr>
          <w:rFonts w:asciiTheme="minorEastAsia" w:eastAsiaTheme="minorEastAsia" w:hAnsiTheme="minorEastAsia"/>
          <w:color w:val="FF0000"/>
        </w:rPr>
        <w:t>1</w:t>
      </w:r>
      <w:r>
        <w:rPr>
          <w:rFonts w:asciiTheme="minorEastAsia" w:eastAsiaTheme="minorEastAsia" w:hAnsiTheme="minorEastAsia"/>
          <w:color w:val="FF0000"/>
        </w:rPr>
        <w:t xml:space="preserve"> </w:t>
      </w:r>
      <w:r w:rsidR="00944716" w:rsidRPr="00536313">
        <w:rPr>
          <w:rFonts w:asciiTheme="minorEastAsia" w:eastAsiaTheme="minorEastAsia" w:hAnsiTheme="minorEastAsia"/>
          <w:color w:val="FF0000"/>
        </w:rPr>
        <w:t xml:space="preserve">How to identify the card is DRL </w:t>
      </w:r>
      <w:proofErr w:type="gramStart"/>
      <w:r w:rsidR="00944716" w:rsidRPr="00536313">
        <w:rPr>
          <w:rFonts w:asciiTheme="minorEastAsia" w:eastAsiaTheme="minorEastAsia" w:hAnsiTheme="minorEastAsia"/>
          <w:color w:val="FF0000"/>
        </w:rPr>
        <w:t>supported ?</w:t>
      </w:r>
      <w:bookmarkEnd w:id="49"/>
      <w:proofErr w:type="gramEnd"/>
    </w:p>
    <w:p w14:paraId="3FC52C01" w14:textId="070BB0D0" w:rsidR="00944716" w:rsidRDefault="00944716" w:rsidP="007A6C6E">
      <w:r>
        <w:t>Check tag 9F70 byte 2.</w:t>
      </w:r>
    </w:p>
    <w:p w14:paraId="306CEBBD" w14:textId="2531950E" w:rsidR="00944716" w:rsidRDefault="00944716" w:rsidP="007A6C6E">
      <w:r>
        <w:rPr>
          <w:noProof/>
        </w:rPr>
        <w:lastRenderedPageBreak/>
        <w:drawing>
          <wp:inline distT="0" distB="0" distL="0" distR="0" wp14:anchorId="7A2FFA25" wp14:editId="5A245B08">
            <wp:extent cx="6210935" cy="3682365"/>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6210935" cy="3682365"/>
                    </a:xfrm>
                    <a:prstGeom prst="rect">
                      <a:avLst/>
                    </a:prstGeom>
                  </pic:spPr>
                </pic:pic>
              </a:graphicData>
            </a:graphic>
          </wp:inline>
        </w:drawing>
      </w:r>
    </w:p>
    <w:p w14:paraId="2C70B542" w14:textId="4AE6F9A2" w:rsidR="00DD20A0" w:rsidRPr="003A62F6" w:rsidRDefault="000A7AA5" w:rsidP="003A62F6">
      <w:pPr>
        <w:pStyle w:val="2"/>
        <w:spacing w:before="156"/>
        <w:ind w:left="993" w:hanging="567"/>
        <w:rPr>
          <w:rFonts w:asciiTheme="minorEastAsia" w:eastAsiaTheme="minorEastAsia" w:hAnsiTheme="minorEastAsia"/>
          <w:color w:val="FF0000"/>
        </w:rPr>
      </w:pPr>
      <w:bookmarkStart w:id="50" w:name="_Toc101455741"/>
      <w:r w:rsidRPr="003A62F6">
        <w:rPr>
          <w:rFonts w:asciiTheme="minorEastAsia" w:eastAsiaTheme="minorEastAsia" w:hAnsiTheme="minorEastAsia"/>
          <w:color w:val="FF0000"/>
        </w:rPr>
        <w:t>4.</w:t>
      </w:r>
      <w:r w:rsidR="00B91681">
        <w:rPr>
          <w:rFonts w:asciiTheme="minorEastAsia" w:eastAsiaTheme="minorEastAsia" w:hAnsiTheme="minorEastAsia"/>
          <w:color w:val="FF0000"/>
        </w:rPr>
        <w:t>2</w:t>
      </w:r>
      <w:r w:rsidRPr="003A62F6">
        <w:rPr>
          <w:rFonts w:asciiTheme="minorEastAsia" w:eastAsiaTheme="minorEastAsia" w:hAnsiTheme="minorEastAsia"/>
          <w:color w:val="FF0000"/>
        </w:rPr>
        <w:t xml:space="preserve"> How to set DRL for </w:t>
      </w:r>
      <w:proofErr w:type="spellStart"/>
      <w:proofErr w:type="gramStart"/>
      <w:r w:rsidRPr="003A62F6">
        <w:rPr>
          <w:rFonts w:asciiTheme="minorEastAsia" w:eastAsiaTheme="minorEastAsia" w:hAnsiTheme="minorEastAsia"/>
          <w:color w:val="FF0000"/>
        </w:rPr>
        <w:t>expresspay</w:t>
      </w:r>
      <w:proofErr w:type="spellEnd"/>
      <w:r w:rsidRPr="003A62F6">
        <w:rPr>
          <w:rFonts w:asciiTheme="minorEastAsia" w:eastAsiaTheme="minorEastAsia" w:hAnsiTheme="minorEastAsia"/>
          <w:color w:val="FF0000"/>
        </w:rPr>
        <w:t xml:space="preserve"> ?</w:t>
      </w:r>
      <w:bookmarkEnd w:id="50"/>
      <w:proofErr w:type="gramEnd"/>
    </w:p>
    <w:p w14:paraId="56241D92" w14:textId="60CD2056" w:rsidR="00B4697D" w:rsidRDefault="00B4697D" w:rsidP="007F1834">
      <w:pPr>
        <w:pStyle w:val="APISourceCode"/>
      </w:pPr>
      <w:proofErr w:type="spellStart"/>
      <w:r>
        <w:t>DynamicReaderLimitEntity</w:t>
      </w:r>
      <w:proofErr w:type="spellEnd"/>
      <w:r>
        <w:t xml:space="preserve"> </w:t>
      </w:r>
      <w:proofErr w:type="spellStart"/>
      <w:r>
        <w:t>defaultDynamicReaderLimitEntity</w:t>
      </w:r>
      <w:proofErr w:type="spellEnd"/>
      <w:r>
        <w:t xml:space="preserve"> = new </w:t>
      </w:r>
      <w:proofErr w:type="spellStart"/>
      <w:proofErr w:type="gramStart"/>
      <w:r>
        <w:t>DynamicReaderLimitEntity</w:t>
      </w:r>
      <w:proofErr w:type="spellEnd"/>
      <w:r>
        <w:t>(</w:t>
      </w:r>
      <w:proofErr w:type="gramEnd"/>
      <w:r>
        <w:t>);</w:t>
      </w:r>
    </w:p>
    <w:p w14:paraId="428F3CAF" w14:textId="2EF52A32" w:rsidR="00B4697D" w:rsidRDefault="00B4697D" w:rsidP="007F1834">
      <w:pPr>
        <w:pStyle w:val="APISourceCode"/>
      </w:pPr>
      <w:proofErr w:type="spellStart"/>
      <w:proofErr w:type="gramStart"/>
      <w:r>
        <w:t>defaultDynamicReaderLimitEntity.setAppProgID</w:t>
      </w:r>
      <w:proofErr w:type="spellEnd"/>
      <w:r>
        <w:t>(</w:t>
      </w:r>
      <w:proofErr w:type="gramEnd"/>
      <w:r>
        <w:t>new byte[]{(byte) 0xFF});</w:t>
      </w:r>
    </w:p>
    <w:p w14:paraId="0C17ECD4" w14:textId="182B5489" w:rsidR="00B4697D" w:rsidRDefault="00B4697D" w:rsidP="007F1834">
      <w:pPr>
        <w:pStyle w:val="APISourceCode"/>
      </w:pPr>
      <w:proofErr w:type="spellStart"/>
      <w:proofErr w:type="gramStart"/>
      <w:r>
        <w:t>defaultDynamicReaderLimitEntity.setDrlSupport</w:t>
      </w:r>
      <w:proofErr w:type="spellEnd"/>
      <w:r>
        <w:t>(</w:t>
      </w:r>
      <w:proofErr w:type="gramEnd"/>
      <w:r>
        <w:t>false);</w:t>
      </w:r>
    </w:p>
    <w:p w14:paraId="0CE54009" w14:textId="5156C769" w:rsidR="00B4697D" w:rsidRDefault="00B4697D" w:rsidP="007F1834">
      <w:pPr>
        <w:pStyle w:val="APISourceCode"/>
      </w:pPr>
      <w:proofErr w:type="gramStart"/>
      <w:r>
        <w:t>defaultDynamicReaderLimitEntity.setReaderCVMReqLimit(</w:t>
      </w:r>
      <w:proofErr w:type="gramEnd"/>
      <w:r>
        <w:t>ByteUtils.hexString2ByteArray("000000001000"));</w:t>
      </w:r>
    </w:p>
    <w:p w14:paraId="51D64387" w14:textId="092CF777" w:rsidR="00B4697D" w:rsidRDefault="00B4697D" w:rsidP="007F1834">
      <w:pPr>
        <w:pStyle w:val="APISourceCode"/>
      </w:pPr>
      <w:proofErr w:type="gramStart"/>
      <w:r>
        <w:t>defaultDynamicReaderLimitEntity.setReaderContactlessTransLimit(</w:t>
      </w:r>
      <w:proofErr w:type="gramEnd"/>
      <w:r>
        <w:t>ByteUtils.hexString2ByteArray("000000001500"));</w:t>
      </w:r>
    </w:p>
    <w:p w14:paraId="37FBDF1C" w14:textId="1D1E4E6C" w:rsidR="00CF6C73" w:rsidRDefault="00B4697D" w:rsidP="007F1834">
      <w:pPr>
        <w:pStyle w:val="APISourceCode"/>
      </w:pPr>
      <w:proofErr w:type="gramStart"/>
      <w:r>
        <w:t>defaultDynamicReaderLimitEntity.setReaderContactlessFloorLimit(</w:t>
      </w:r>
      <w:proofErr w:type="gramEnd"/>
      <w:r>
        <w:t>ByteUtils.hexString2ByteArray("000000001200"));</w:t>
      </w:r>
    </w:p>
    <w:p w14:paraId="2EB355EF" w14:textId="31C87AD2" w:rsidR="00B4697D" w:rsidRDefault="00B4697D" w:rsidP="007F1834">
      <w:pPr>
        <w:pStyle w:val="APISourceCode"/>
      </w:pPr>
      <w:r w:rsidRPr="00B4697D">
        <w:t>List&lt;</w:t>
      </w:r>
      <w:proofErr w:type="spellStart"/>
      <w:r w:rsidRPr="00B4697D">
        <w:t>DynamicReaderLimitEntity</w:t>
      </w:r>
      <w:proofErr w:type="spellEnd"/>
      <w:r w:rsidRPr="00B4697D">
        <w:t xml:space="preserve">&gt; </w:t>
      </w:r>
      <w:proofErr w:type="spellStart"/>
      <w:r w:rsidRPr="00B4697D">
        <w:t>dynamicReaderLimitEntities</w:t>
      </w:r>
      <w:proofErr w:type="spellEnd"/>
      <w:r w:rsidRPr="00B4697D">
        <w:t xml:space="preserve"> = new </w:t>
      </w:r>
      <w:proofErr w:type="spellStart"/>
      <w:r w:rsidRPr="00B4697D">
        <w:t>ArrayList</w:t>
      </w:r>
      <w:proofErr w:type="spellEnd"/>
      <w:r w:rsidRPr="00B4697D">
        <w:t>&lt;</w:t>
      </w:r>
      <w:proofErr w:type="gramStart"/>
      <w:r w:rsidRPr="00B4697D">
        <w:t>&gt;(</w:t>
      </w:r>
      <w:proofErr w:type="gramEnd"/>
      <w:r w:rsidRPr="00B4697D">
        <w:t>);</w:t>
      </w:r>
    </w:p>
    <w:p w14:paraId="797F7EAC" w14:textId="606CC55E" w:rsidR="00B4697D" w:rsidRDefault="00B4697D" w:rsidP="007F1834">
      <w:pPr>
        <w:pStyle w:val="APISourceCode"/>
      </w:pPr>
      <w:r>
        <w:t>//used for EP094</w:t>
      </w:r>
      <w:proofErr w:type="gramStart"/>
      <w:r>
        <w:t>,EP095</w:t>
      </w:r>
      <w:proofErr w:type="gramEnd"/>
    </w:p>
    <w:p w14:paraId="2B2B87AB" w14:textId="47DC97D7" w:rsidR="00B4697D" w:rsidRDefault="00B4697D" w:rsidP="007F1834">
      <w:pPr>
        <w:pStyle w:val="APISourceCode"/>
      </w:pPr>
      <w:proofErr w:type="spellStart"/>
      <w:r>
        <w:t>DynamicReaderLimitEntity</w:t>
      </w:r>
      <w:proofErr w:type="spellEnd"/>
      <w:r>
        <w:t xml:space="preserve"> </w:t>
      </w:r>
      <w:proofErr w:type="spellStart"/>
      <w:r>
        <w:t>dynamicReaderLimitEntity</w:t>
      </w:r>
      <w:proofErr w:type="spellEnd"/>
      <w:r>
        <w:t xml:space="preserve"> = new </w:t>
      </w:r>
      <w:proofErr w:type="spellStart"/>
      <w:proofErr w:type="gramStart"/>
      <w:r>
        <w:t>DynamicReaderLimitEntity</w:t>
      </w:r>
      <w:proofErr w:type="spellEnd"/>
      <w:r>
        <w:t>(</w:t>
      </w:r>
      <w:proofErr w:type="gramEnd"/>
      <w:r>
        <w:t>);</w:t>
      </w:r>
    </w:p>
    <w:p w14:paraId="40007646" w14:textId="579A95AC" w:rsidR="00B4697D" w:rsidRDefault="00B4697D" w:rsidP="007F1834">
      <w:pPr>
        <w:pStyle w:val="APISourceCode"/>
      </w:pPr>
      <w:proofErr w:type="spellStart"/>
      <w:proofErr w:type="gramStart"/>
      <w:r>
        <w:t>dynamicReaderLimitEntity.setAppProgID</w:t>
      </w:r>
      <w:proofErr w:type="spellEnd"/>
      <w:r>
        <w:t>(</w:t>
      </w:r>
      <w:proofErr w:type="gramEnd"/>
      <w:r>
        <w:t>new byte[]{(byte) 0x06});</w:t>
      </w:r>
    </w:p>
    <w:p w14:paraId="6CC63C62" w14:textId="57B50C02" w:rsidR="00B4697D" w:rsidRDefault="00B4697D" w:rsidP="007F1834">
      <w:pPr>
        <w:pStyle w:val="APISourceCode"/>
      </w:pPr>
      <w:proofErr w:type="gramStart"/>
      <w:r>
        <w:t>dynamicReaderLimitEntity.setReaderCVMReqLimit(</w:t>
      </w:r>
      <w:proofErr w:type="gramEnd"/>
      <w:r>
        <w:t>ByteUtils.hexString2ByteArray("000000000200"));</w:t>
      </w:r>
    </w:p>
    <w:p w14:paraId="442CA8E5" w14:textId="48B4B5F3" w:rsidR="00B4697D" w:rsidRDefault="00B4697D" w:rsidP="007F1834">
      <w:pPr>
        <w:pStyle w:val="APISourceCode"/>
      </w:pPr>
      <w:proofErr w:type="gramStart"/>
      <w:r>
        <w:t>dynamicReaderLimitEntity.setReaderContactlessTransLimit(</w:t>
      </w:r>
      <w:proofErr w:type="gramEnd"/>
      <w:r>
        <w:t>ByteUtils.hexString2ByteArray("000000000700"));</w:t>
      </w:r>
    </w:p>
    <w:p w14:paraId="16649CBE" w14:textId="005826AC" w:rsidR="00B4697D" w:rsidRDefault="00B4697D" w:rsidP="007F1834">
      <w:pPr>
        <w:pStyle w:val="APISourceCode"/>
      </w:pPr>
      <w:proofErr w:type="gramStart"/>
      <w:r>
        <w:lastRenderedPageBreak/>
        <w:t>dynamicReaderLimitEntity.setReaderContactlessFloorLimit(</w:t>
      </w:r>
      <w:proofErr w:type="gramEnd"/>
      <w:r>
        <w:t>ByteUtils.hexString2ByteArray("000000000400"));</w:t>
      </w:r>
    </w:p>
    <w:p w14:paraId="2CDDD115" w14:textId="0B9336BF" w:rsidR="00B4697D" w:rsidRDefault="00B4697D" w:rsidP="007F1834">
      <w:pPr>
        <w:pStyle w:val="APISourceCode"/>
      </w:pPr>
      <w:proofErr w:type="spellStart"/>
      <w:proofErr w:type="gramStart"/>
      <w:r>
        <w:t>dynamicReaderLimitEntities.add</w:t>
      </w:r>
      <w:proofErr w:type="spellEnd"/>
      <w:r>
        <w:t>(</w:t>
      </w:r>
      <w:proofErr w:type="spellStart"/>
      <w:proofErr w:type="gramEnd"/>
      <w:r>
        <w:t>dynamicReaderLimitEntity</w:t>
      </w:r>
      <w:proofErr w:type="spellEnd"/>
      <w:r>
        <w:t>);</w:t>
      </w:r>
    </w:p>
    <w:p w14:paraId="3B1F1633" w14:textId="50D040EB" w:rsidR="00B4697D" w:rsidRDefault="00B4697D" w:rsidP="007F1834">
      <w:pPr>
        <w:pStyle w:val="APISourceCode"/>
      </w:pPr>
      <w:r>
        <w:t>//used for EP096</w:t>
      </w:r>
    </w:p>
    <w:p w14:paraId="32A37207" w14:textId="60574632" w:rsidR="00B4697D" w:rsidRDefault="00B4697D" w:rsidP="007F1834">
      <w:pPr>
        <w:pStyle w:val="APISourceCode"/>
      </w:pPr>
      <w:proofErr w:type="spellStart"/>
      <w:proofErr w:type="gramStart"/>
      <w:r>
        <w:t>dynamicReaderLimitEntity</w:t>
      </w:r>
      <w:proofErr w:type="spellEnd"/>
      <w:proofErr w:type="gramEnd"/>
      <w:r>
        <w:t xml:space="preserve"> = new </w:t>
      </w:r>
      <w:proofErr w:type="spellStart"/>
      <w:r>
        <w:t>DynamicReaderLimitEntity</w:t>
      </w:r>
      <w:proofErr w:type="spellEnd"/>
      <w:r>
        <w:t>();</w:t>
      </w:r>
    </w:p>
    <w:p w14:paraId="7C72E798" w14:textId="77777777" w:rsidR="00B4697D" w:rsidRDefault="00B4697D" w:rsidP="007F1834">
      <w:pPr>
        <w:pStyle w:val="APISourceCode"/>
      </w:pPr>
      <w:proofErr w:type="spellStart"/>
      <w:proofErr w:type="gramStart"/>
      <w:r>
        <w:t>dynamicReaderLimitEntity.setAppProgID</w:t>
      </w:r>
      <w:proofErr w:type="spellEnd"/>
      <w:r>
        <w:t>(</w:t>
      </w:r>
      <w:proofErr w:type="gramEnd"/>
      <w:r>
        <w:t>new byte[]{(byte) 0x0B});</w:t>
      </w:r>
    </w:p>
    <w:p w14:paraId="792F83C4" w14:textId="5F2BADD9" w:rsidR="00B4697D" w:rsidRDefault="00B4697D" w:rsidP="007F1834">
      <w:pPr>
        <w:pStyle w:val="APISourceCode"/>
      </w:pPr>
      <w:proofErr w:type="gramStart"/>
      <w:r>
        <w:t>dynamicReaderLimitEntity.setReaderCVMReqLimit(</w:t>
      </w:r>
      <w:proofErr w:type="gramEnd"/>
      <w:r>
        <w:t>ByteUtils.hexString2ByteArray("000000000200"));</w:t>
      </w:r>
    </w:p>
    <w:p w14:paraId="2EDEDD75" w14:textId="29B952F2" w:rsidR="00B4697D" w:rsidRDefault="00B4697D" w:rsidP="007F1834">
      <w:pPr>
        <w:pStyle w:val="APISourceCode"/>
      </w:pPr>
      <w:proofErr w:type="gramStart"/>
      <w:r>
        <w:t>dynamicReaderLimitEntity.setReaderContactlessTransLimit(</w:t>
      </w:r>
      <w:proofErr w:type="gramEnd"/>
      <w:r>
        <w:t>ByteUtils.hexString2ByteArray("000000000300"));</w:t>
      </w:r>
    </w:p>
    <w:p w14:paraId="36E290AB" w14:textId="45AFE415" w:rsidR="00B4697D" w:rsidRDefault="00B4697D" w:rsidP="007F1834">
      <w:pPr>
        <w:pStyle w:val="APISourceCode"/>
      </w:pPr>
      <w:proofErr w:type="gramStart"/>
      <w:r>
        <w:t>dynamicReaderLimitEntity.setReaderContactlessFloorLimit(</w:t>
      </w:r>
      <w:proofErr w:type="gramEnd"/>
      <w:r>
        <w:t>ByteUtils.hexString2ByteArray("000000000100"));</w:t>
      </w:r>
    </w:p>
    <w:p w14:paraId="7B09CBE3" w14:textId="3A055023" w:rsidR="00B4697D" w:rsidRDefault="00B4697D" w:rsidP="007F1834">
      <w:pPr>
        <w:pStyle w:val="APISourceCode"/>
      </w:pPr>
      <w:proofErr w:type="spellStart"/>
      <w:proofErr w:type="gramStart"/>
      <w:r>
        <w:t>dynamicReaderLimitEntities.add</w:t>
      </w:r>
      <w:proofErr w:type="spellEnd"/>
      <w:r>
        <w:t>(</w:t>
      </w:r>
      <w:proofErr w:type="spellStart"/>
      <w:proofErr w:type="gramEnd"/>
      <w:r>
        <w:t>dynamicReaderLimitEntity</w:t>
      </w:r>
      <w:proofErr w:type="spellEnd"/>
      <w:r>
        <w:t>);</w:t>
      </w:r>
    </w:p>
    <w:p w14:paraId="7051BFC4" w14:textId="5EF5CAEF" w:rsidR="00A15AAF" w:rsidRPr="00A15AAF" w:rsidRDefault="00A15AAF" w:rsidP="007F1834">
      <w:pPr>
        <w:pStyle w:val="APISourceCode"/>
      </w:pPr>
      <w:r>
        <w:t xml:space="preserve">//default </w:t>
      </w:r>
      <w:proofErr w:type="spellStart"/>
      <w:r>
        <w:t>drl</w:t>
      </w:r>
      <w:proofErr w:type="spellEnd"/>
      <w:r>
        <w:t xml:space="preserve"> will replace all </w:t>
      </w:r>
      <w:proofErr w:type="spellStart"/>
      <w:r>
        <w:t>expresspay</w:t>
      </w:r>
      <w:proofErr w:type="spellEnd"/>
      <w:r>
        <w:t xml:space="preserve"> aid limits even card doesn’t support </w:t>
      </w:r>
      <w:proofErr w:type="spellStart"/>
      <w:r>
        <w:t>drl</w:t>
      </w:r>
      <w:proofErr w:type="spellEnd"/>
    </w:p>
    <w:p w14:paraId="41DFCC22" w14:textId="54703944" w:rsidR="00B4697D" w:rsidRDefault="00B4697D" w:rsidP="007F1834">
      <w:pPr>
        <w:pStyle w:val="APISourceCode"/>
      </w:pPr>
      <w:proofErr w:type="spellStart"/>
      <w:proofErr w:type="gramStart"/>
      <w:r>
        <w:t>int</w:t>
      </w:r>
      <w:proofErr w:type="spellEnd"/>
      <w:proofErr w:type="gramEnd"/>
      <w:r>
        <w:t xml:space="preserve"> ret = emvHandler2.setDynamicReaderLimitListForExpressPay(defaultDynamicReaderLimitEntity, </w:t>
      </w:r>
      <w:proofErr w:type="spellStart"/>
      <w:r>
        <w:t>dynamicReaderLimitEntities</w:t>
      </w:r>
      <w:proofErr w:type="spellEnd"/>
      <w:r>
        <w:t>);</w:t>
      </w:r>
    </w:p>
    <w:p w14:paraId="7FDA2D66" w14:textId="58006375" w:rsidR="00D438FA" w:rsidRPr="00D438FA" w:rsidRDefault="00B4697D" w:rsidP="00D438FA">
      <w:pPr>
        <w:pStyle w:val="APISourceCode"/>
      </w:pPr>
      <w:proofErr w:type="spellStart"/>
      <w:proofErr w:type="gramStart"/>
      <w:r>
        <w:t>Log.d</w:t>
      </w:r>
      <w:proofErr w:type="spellEnd"/>
      <w:r>
        <w:t>(</w:t>
      </w:r>
      <w:proofErr w:type="gramEnd"/>
      <w:r>
        <w:t>TAG, "</w:t>
      </w:r>
      <w:proofErr w:type="spellStart"/>
      <w:r>
        <w:t>setDynamicReaderLimitListForExpressPay</w:t>
      </w:r>
      <w:proofErr w:type="spellEnd"/>
      <w:r>
        <w:t xml:space="preserve"> : " + ret);</w:t>
      </w:r>
      <w:bookmarkEnd w:id="26"/>
      <w:bookmarkEnd w:id="27"/>
    </w:p>
    <w:p w14:paraId="7CFA2F44" w14:textId="14C68DAB" w:rsidR="00073D65" w:rsidRDefault="00073D65" w:rsidP="00073D65">
      <w:pPr>
        <w:pStyle w:val="2"/>
        <w:spacing w:before="156"/>
        <w:ind w:left="993" w:hanging="567"/>
        <w:rPr>
          <w:rFonts w:asciiTheme="minorEastAsia" w:eastAsiaTheme="minorEastAsia" w:hAnsiTheme="minorEastAsia"/>
          <w:color w:val="FF0000"/>
        </w:rPr>
      </w:pPr>
      <w:bookmarkStart w:id="51" w:name="_Toc101455742"/>
      <w:r>
        <w:rPr>
          <w:rFonts w:asciiTheme="minorEastAsia" w:eastAsiaTheme="minorEastAsia" w:hAnsiTheme="minorEastAsia"/>
          <w:color w:val="FF0000"/>
        </w:rPr>
        <w:t>4.</w:t>
      </w:r>
      <w:r w:rsidR="00B91681">
        <w:rPr>
          <w:rFonts w:asciiTheme="minorEastAsia" w:eastAsiaTheme="minorEastAsia" w:hAnsiTheme="minorEastAsia"/>
          <w:color w:val="FF0000"/>
        </w:rPr>
        <w:t>3</w:t>
      </w:r>
      <w:r w:rsidRPr="00121AEB">
        <w:rPr>
          <w:rFonts w:asciiTheme="minorEastAsia" w:eastAsiaTheme="minorEastAsia" w:hAnsiTheme="minorEastAsia"/>
          <w:color w:val="FF0000"/>
        </w:rPr>
        <w:t xml:space="preserve"> </w:t>
      </w:r>
      <w:proofErr w:type="gramStart"/>
      <w:r w:rsidR="00FD11D4">
        <w:rPr>
          <w:rFonts w:asciiTheme="minorEastAsia" w:eastAsiaTheme="minorEastAsia" w:hAnsiTheme="minorEastAsia"/>
          <w:color w:val="FF0000"/>
        </w:rPr>
        <w:t>how</w:t>
      </w:r>
      <w:proofErr w:type="gramEnd"/>
      <w:r w:rsidR="00FD11D4">
        <w:rPr>
          <w:rFonts w:asciiTheme="minorEastAsia" w:eastAsiaTheme="minorEastAsia" w:hAnsiTheme="minorEastAsia"/>
          <w:color w:val="FF0000"/>
        </w:rPr>
        <w:t xml:space="preserve"> does </w:t>
      </w:r>
      <w:proofErr w:type="spellStart"/>
      <w:r w:rsidR="00FD11D4">
        <w:rPr>
          <w:rFonts w:asciiTheme="minorEastAsia" w:eastAsiaTheme="minorEastAsia" w:hAnsiTheme="minorEastAsia"/>
          <w:color w:val="FF0000"/>
        </w:rPr>
        <w:t>kenrel</w:t>
      </w:r>
      <w:proofErr w:type="spellEnd"/>
      <w:r w:rsidR="00FD11D4">
        <w:rPr>
          <w:rFonts w:asciiTheme="minorEastAsia" w:eastAsiaTheme="minorEastAsia" w:hAnsiTheme="minorEastAsia"/>
          <w:color w:val="FF0000"/>
        </w:rPr>
        <w:t xml:space="preserve"> perform this </w:t>
      </w:r>
      <w:proofErr w:type="spellStart"/>
      <w:r w:rsidR="00111465">
        <w:rPr>
          <w:rFonts w:asciiTheme="minorEastAsia" w:eastAsiaTheme="minorEastAsia" w:hAnsiTheme="minorEastAsia"/>
          <w:color w:val="FF0000"/>
        </w:rPr>
        <w:t>cvm</w:t>
      </w:r>
      <w:proofErr w:type="spellEnd"/>
      <w:r w:rsidR="00111465">
        <w:rPr>
          <w:rFonts w:asciiTheme="minorEastAsia" w:eastAsiaTheme="minorEastAsia" w:hAnsiTheme="minorEastAsia"/>
          <w:color w:val="FF0000"/>
        </w:rPr>
        <w:t xml:space="preserve"> processing</w:t>
      </w:r>
      <w:r w:rsidRPr="00121AEB">
        <w:rPr>
          <w:rFonts w:asciiTheme="minorEastAsia" w:eastAsiaTheme="minorEastAsia" w:hAnsiTheme="minorEastAsia"/>
          <w:color w:val="FF0000"/>
        </w:rPr>
        <w:t>?</w:t>
      </w:r>
      <w:bookmarkEnd w:id="51"/>
    </w:p>
    <w:p w14:paraId="24F440E9" w14:textId="77777777" w:rsidR="00073D65" w:rsidRPr="0008711C" w:rsidRDefault="00073D65" w:rsidP="00073D65">
      <w:r>
        <w:t xml:space="preserve">We assume that card AIP byte 1 bit 5 indicates cardholder verification supported has been set and terminal configure mobile </w:t>
      </w:r>
      <w:proofErr w:type="spellStart"/>
      <w:r>
        <w:t>cvm</w:t>
      </w:r>
      <w:proofErr w:type="spellEnd"/>
      <w:r>
        <w:t>, online pin, signature supported on 9F6E.</w:t>
      </w:r>
    </w:p>
    <w:p w14:paraId="496AF233" w14:textId="77777777" w:rsidR="00073D65" w:rsidRDefault="00073D65" w:rsidP="00073D65">
      <w:pPr>
        <w:pStyle w:val="APISourceCode"/>
      </w:pPr>
      <w:r>
        <w:t xml:space="preserve">If entered amount is smaller than </w:t>
      </w:r>
      <w:proofErr w:type="spellStart"/>
      <w:r>
        <w:t>cvm</w:t>
      </w:r>
      <w:proofErr w:type="spellEnd"/>
      <w:r>
        <w:t xml:space="preserve"> limit then 9F6E </w:t>
      </w:r>
      <w:proofErr w:type="spellStart"/>
      <w:r>
        <w:t>byet</w:t>
      </w:r>
      <w:proofErr w:type="spellEnd"/>
      <w:r>
        <w:t xml:space="preserve"> 3 bit 7 will be set to 0 and CVM result should be CVMR_NA</w:t>
      </w:r>
    </w:p>
    <w:p w14:paraId="26DA7A47" w14:textId="77777777" w:rsidR="00073D65" w:rsidRDefault="00073D65" w:rsidP="00073D65">
      <w:pPr>
        <w:pStyle w:val="APISourceCode"/>
      </w:pPr>
      <w:r>
        <w:t xml:space="preserve">Else If entered amount is greater or equal to </w:t>
      </w:r>
      <w:proofErr w:type="spellStart"/>
      <w:r>
        <w:t>cvm</w:t>
      </w:r>
      <w:proofErr w:type="spellEnd"/>
      <w:r>
        <w:t xml:space="preserve"> limit then 9F6E byte 3 bit 7 will be set 1 and perform following processing:</w:t>
      </w:r>
    </w:p>
    <w:p w14:paraId="2691B0EA" w14:textId="77777777" w:rsidR="00073D65" w:rsidRDefault="00073D65" w:rsidP="00073D65">
      <w:pPr>
        <w:pStyle w:val="APISourceCode"/>
        <w:numPr>
          <w:ilvl w:val="0"/>
          <w:numId w:val="10"/>
        </w:numPr>
      </w:pPr>
      <w:r>
        <w:t xml:space="preserve">check </w:t>
      </w:r>
      <w:proofErr w:type="spellStart"/>
      <w:r>
        <w:t>whetehr</w:t>
      </w:r>
      <w:proofErr w:type="spellEnd"/>
      <w:r>
        <w:t xml:space="preserve"> 9F71 mobile </w:t>
      </w:r>
      <w:proofErr w:type="spellStart"/>
      <w:r>
        <w:t>cvm</w:t>
      </w:r>
      <w:proofErr w:type="spellEnd"/>
      <w:r>
        <w:t xml:space="preserve"> result returned from GPO and byte1 indicate mobile CVM performed successfully, finally the </w:t>
      </w:r>
      <w:proofErr w:type="spellStart"/>
      <w:r>
        <w:t>cvm</w:t>
      </w:r>
      <w:proofErr w:type="spellEnd"/>
      <w:r>
        <w:t xml:space="preserve"> result should be CVMR_CDCVM </w:t>
      </w:r>
    </w:p>
    <w:p w14:paraId="3E3CC08C" w14:textId="77777777" w:rsidR="00073D65" w:rsidRDefault="00073D65" w:rsidP="00073D65">
      <w:pPr>
        <w:pStyle w:val="APISourceCode"/>
        <w:numPr>
          <w:ilvl w:val="0"/>
          <w:numId w:val="10"/>
        </w:numPr>
      </w:pPr>
      <w:proofErr w:type="gramStart"/>
      <w:r>
        <w:rPr>
          <w:rFonts w:hint="eastAsia"/>
        </w:rPr>
        <w:t>ch</w:t>
      </w:r>
      <w:r>
        <w:t>eck</w:t>
      </w:r>
      <w:proofErr w:type="gramEnd"/>
      <w:r>
        <w:t xml:space="preserve"> tag 8E and identify mutually supported </w:t>
      </w:r>
      <w:proofErr w:type="spellStart"/>
      <w:r>
        <w:t>cvm</w:t>
      </w:r>
      <w:proofErr w:type="spellEnd"/>
      <w:r>
        <w:t xml:space="preserve">. If online pin selected then </w:t>
      </w:r>
      <w:proofErr w:type="spellStart"/>
      <w:r>
        <w:t>cvm</w:t>
      </w:r>
      <w:proofErr w:type="spellEnd"/>
      <w:r>
        <w:t xml:space="preserve"> result shall be </w:t>
      </w:r>
      <w:r w:rsidRPr="00885427">
        <w:t>CVMR_ONLINEPIN</w:t>
      </w:r>
      <w:r>
        <w:t xml:space="preserve">, if signature selected then </w:t>
      </w:r>
      <w:proofErr w:type="spellStart"/>
      <w:r>
        <w:t>cvm</w:t>
      </w:r>
      <w:proofErr w:type="spellEnd"/>
      <w:r>
        <w:t xml:space="preserve"> result shall be </w:t>
      </w:r>
      <w:r w:rsidRPr="00885427">
        <w:t>CVMR_SIGNATURE</w:t>
      </w:r>
    </w:p>
    <w:p w14:paraId="3BB395E6" w14:textId="77777777" w:rsidR="00073D65" w:rsidRDefault="00073D65" w:rsidP="00073D65">
      <w:pPr>
        <w:pStyle w:val="APISourceCode"/>
      </w:pPr>
    </w:p>
    <w:p w14:paraId="738A66A1" w14:textId="77777777" w:rsidR="00073D65" w:rsidRPr="00121AEB" w:rsidRDefault="00073D65" w:rsidP="00073D65">
      <w:pPr>
        <w:pStyle w:val="APISourceCode"/>
      </w:pPr>
    </w:p>
    <w:p w14:paraId="1F9012AB" w14:textId="77777777" w:rsidR="00073D65" w:rsidRPr="003E54D9" w:rsidRDefault="00073D65" w:rsidP="00073D65">
      <w:pPr>
        <w:pStyle w:val="APISourceCode"/>
      </w:pPr>
    </w:p>
    <w:p w14:paraId="14DADB24" w14:textId="42624F9D" w:rsidR="00121AEB" w:rsidRPr="00D438FA" w:rsidRDefault="00D438FA" w:rsidP="00D438FA">
      <w:pPr>
        <w:pStyle w:val="2"/>
        <w:spacing w:before="156"/>
        <w:ind w:left="993" w:hanging="567"/>
        <w:rPr>
          <w:rFonts w:asciiTheme="minorEastAsia" w:eastAsiaTheme="minorEastAsia" w:hAnsiTheme="minorEastAsia"/>
          <w:color w:val="FF0000"/>
        </w:rPr>
      </w:pPr>
      <w:bookmarkStart w:id="52" w:name="_Toc101455743"/>
      <w:r>
        <w:rPr>
          <w:rFonts w:asciiTheme="minorEastAsia" w:eastAsiaTheme="minorEastAsia" w:hAnsiTheme="minorEastAsia"/>
          <w:color w:val="FF0000"/>
        </w:rPr>
        <w:lastRenderedPageBreak/>
        <w:t>4</w:t>
      </w:r>
      <w:r w:rsidR="00073D65">
        <w:rPr>
          <w:rFonts w:asciiTheme="minorEastAsia" w:eastAsiaTheme="minorEastAsia" w:hAnsiTheme="minorEastAsia"/>
          <w:color w:val="FF0000"/>
        </w:rPr>
        <w:t>.</w:t>
      </w:r>
      <w:r w:rsidR="00B91681">
        <w:rPr>
          <w:rFonts w:asciiTheme="minorEastAsia" w:eastAsiaTheme="minorEastAsia" w:hAnsiTheme="minorEastAsia"/>
          <w:color w:val="FF0000"/>
        </w:rPr>
        <w:t>4</w:t>
      </w:r>
      <w:r>
        <w:rPr>
          <w:rFonts w:asciiTheme="minorEastAsia" w:eastAsiaTheme="minorEastAsia" w:hAnsiTheme="minorEastAsia"/>
          <w:color w:val="FF0000"/>
        </w:rPr>
        <w:t xml:space="preserve"> </w:t>
      </w:r>
      <w:r w:rsidRPr="00D438FA">
        <w:rPr>
          <w:rFonts w:asciiTheme="minorEastAsia" w:eastAsiaTheme="minorEastAsia" w:hAnsiTheme="minorEastAsia"/>
          <w:color w:val="FF0000"/>
        </w:rPr>
        <w:t xml:space="preserve">When kernel will return </w:t>
      </w:r>
      <w:proofErr w:type="spellStart"/>
      <w:r w:rsidRPr="00D438FA">
        <w:rPr>
          <w:rFonts w:asciiTheme="minorEastAsia" w:eastAsiaTheme="minorEastAsia" w:hAnsiTheme="minorEastAsia"/>
          <w:color w:val="FF0000"/>
        </w:rPr>
        <w:t>SdkResult.Emv_Plz_See_Phone</w:t>
      </w:r>
      <w:proofErr w:type="spellEnd"/>
      <w:r w:rsidRPr="00D438FA">
        <w:rPr>
          <w:rFonts w:asciiTheme="minorEastAsia" w:eastAsiaTheme="minorEastAsia" w:hAnsiTheme="minorEastAsia"/>
          <w:color w:val="FF0000"/>
        </w:rPr>
        <w:t>?</w:t>
      </w:r>
      <w:bookmarkEnd w:id="52"/>
    </w:p>
    <w:p w14:paraId="71CE747D" w14:textId="6179FD68" w:rsidR="00D438FA" w:rsidRDefault="006667B5" w:rsidP="007F1834">
      <w:pPr>
        <w:pStyle w:val="APISourceCode"/>
      </w:pPr>
      <w:r>
        <w:t xml:space="preserve">If entered amount is greater </w:t>
      </w:r>
      <w:proofErr w:type="spellStart"/>
      <w:r>
        <w:t>then</w:t>
      </w:r>
      <w:proofErr w:type="spellEnd"/>
      <w:r>
        <w:t xml:space="preserve"> </w:t>
      </w:r>
      <w:proofErr w:type="spellStart"/>
      <w:r>
        <w:t>cvm</w:t>
      </w:r>
      <w:proofErr w:type="spellEnd"/>
      <w:r>
        <w:t xml:space="preserve"> limit then 9F6E byte 3 bit 7 will be set to 1 indicated </w:t>
      </w:r>
      <w:proofErr w:type="spellStart"/>
      <w:r>
        <w:t>cvm</w:t>
      </w:r>
      <w:proofErr w:type="spellEnd"/>
      <w:r>
        <w:t xml:space="preserve"> required, </w:t>
      </w:r>
      <w:r w:rsidR="00970CBB">
        <w:t>but</w:t>
      </w:r>
      <w:r>
        <w:t xml:space="preserve"> 9F71 mobile </w:t>
      </w:r>
      <w:proofErr w:type="spellStart"/>
      <w:r>
        <w:t>cvm</w:t>
      </w:r>
      <w:proofErr w:type="spellEnd"/>
      <w:r>
        <w:t xml:space="preserve"> result returned from GPO </w:t>
      </w:r>
      <w:proofErr w:type="spellStart"/>
      <w:r>
        <w:t>indic</w:t>
      </w:r>
      <w:r w:rsidR="00E73073">
        <w:t>atged</w:t>
      </w:r>
      <w:proofErr w:type="spellEnd"/>
      <w:r w:rsidR="00E73073">
        <w:t xml:space="preserve"> no </w:t>
      </w:r>
      <w:proofErr w:type="spellStart"/>
      <w:r w:rsidR="00E73073">
        <w:t>cvm</w:t>
      </w:r>
      <w:proofErr w:type="spellEnd"/>
      <w:r w:rsidR="00E73073">
        <w:t xml:space="preserve"> performed then kernel will return this -8027 guide you to see phone handle this mobile </w:t>
      </w:r>
      <w:proofErr w:type="spellStart"/>
      <w:r w:rsidR="00E73073">
        <w:t>cvm</w:t>
      </w:r>
      <w:proofErr w:type="spellEnd"/>
      <w:r w:rsidR="00E73073">
        <w:t>.</w:t>
      </w:r>
      <w:r w:rsidR="00970CBB">
        <w:t xml:space="preserve"> Finally </w:t>
      </w:r>
      <w:r w:rsidR="005806DC">
        <w:t xml:space="preserve">search </w:t>
      </w:r>
      <w:r w:rsidR="00970CBB">
        <w:t xml:space="preserve">card again and </w:t>
      </w:r>
      <w:proofErr w:type="spellStart"/>
      <w:r w:rsidR="0019593B">
        <w:t>startemvprocess</w:t>
      </w:r>
      <w:proofErr w:type="spellEnd"/>
      <w:r w:rsidR="0019593B">
        <w:t xml:space="preserve"> to </w:t>
      </w:r>
      <w:proofErr w:type="spellStart"/>
      <w:r w:rsidR="0019593B">
        <w:t>finsih</w:t>
      </w:r>
      <w:proofErr w:type="spellEnd"/>
      <w:r w:rsidR="00970CBB">
        <w:t xml:space="preserve"> this transaction.</w:t>
      </w:r>
      <w:r w:rsidR="00A7712D">
        <w:t xml:space="preserve"> </w:t>
      </w:r>
    </w:p>
    <w:p w14:paraId="53619C3C" w14:textId="7B9EAF94" w:rsidR="00E47098" w:rsidRPr="00E47098" w:rsidRDefault="00E47098" w:rsidP="00E47098">
      <w:pPr>
        <w:pStyle w:val="2"/>
        <w:spacing w:before="156"/>
        <w:ind w:left="993" w:hanging="567"/>
        <w:rPr>
          <w:rFonts w:asciiTheme="minorEastAsia" w:eastAsiaTheme="minorEastAsia" w:hAnsiTheme="minorEastAsia"/>
          <w:color w:val="FF0000"/>
        </w:rPr>
      </w:pPr>
      <w:bookmarkStart w:id="53" w:name="_Toc101455744"/>
      <w:r>
        <w:rPr>
          <w:rFonts w:asciiTheme="minorEastAsia" w:eastAsiaTheme="minorEastAsia" w:hAnsiTheme="minorEastAsia"/>
          <w:color w:val="FF0000"/>
        </w:rPr>
        <w:t>4.</w:t>
      </w:r>
      <w:r w:rsidR="00B91681">
        <w:rPr>
          <w:rFonts w:asciiTheme="minorEastAsia" w:eastAsiaTheme="minorEastAsia" w:hAnsiTheme="minorEastAsia"/>
          <w:color w:val="FF0000"/>
        </w:rPr>
        <w:t>5</w:t>
      </w:r>
      <w:r w:rsidRPr="00E47098">
        <w:rPr>
          <w:rFonts w:asciiTheme="minorEastAsia" w:eastAsiaTheme="minorEastAsia" w:hAnsiTheme="minorEastAsia"/>
          <w:color w:val="FF0000"/>
        </w:rPr>
        <w:t xml:space="preserve"> How to handle this </w:t>
      </w:r>
      <w:proofErr w:type="spellStart"/>
      <w:r w:rsidRPr="00E47098">
        <w:rPr>
          <w:rFonts w:asciiTheme="minorEastAsia" w:eastAsiaTheme="minorEastAsia" w:hAnsiTheme="minorEastAsia"/>
          <w:color w:val="FF0000"/>
        </w:rPr>
        <w:t>SdkResult.Emv_Plz_See_Phone</w:t>
      </w:r>
      <w:proofErr w:type="spellEnd"/>
      <w:r w:rsidRPr="00E47098">
        <w:rPr>
          <w:rFonts w:asciiTheme="minorEastAsia" w:eastAsiaTheme="minorEastAsia" w:hAnsiTheme="minorEastAsia"/>
          <w:color w:val="FF0000"/>
        </w:rPr>
        <w:t xml:space="preserve"> </w:t>
      </w:r>
      <w:r w:rsidR="00AE1A23">
        <w:rPr>
          <w:rFonts w:asciiTheme="minorEastAsia" w:eastAsiaTheme="minorEastAsia" w:hAnsiTheme="minorEastAsia"/>
          <w:color w:val="FF0000"/>
        </w:rPr>
        <w:t>EP020</w:t>
      </w:r>
      <w:r w:rsidRPr="00E47098">
        <w:rPr>
          <w:rFonts w:asciiTheme="minorEastAsia" w:eastAsiaTheme="minorEastAsia" w:hAnsiTheme="minorEastAsia"/>
          <w:color w:val="FF0000"/>
        </w:rPr>
        <w:t>?</w:t>
      </w:r>
      <w:bookmarkEnd w:id="53"/>
    </w:p>
    <w:p w14:paraId="4DA47E29" w14:textId="7FA7AD59" w:rsidR="005806DC" w:rsidRDefault="00A7712D" w:rsidP="007F1834">
      <w:pPr>
        <w:pStyle w:val="APISourceCode"/>
      </w:pPr>
      <w:r>
        <w:rPr>
          <w:noProof/>
        </w:rPr>
        <w:drawing>
          <wp:inline distT="0" distB="0" distL="0" distR="0" wp14:anchorId="5EB21D53" wp14:editId="3050DA34">
            <wp:extent cx="5466382" cy="2984500"/>
            <wp:effectExtent l="0" t="0" r="1270" b="635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477875" cy="2990775"/>
                    </a:xfrm>
                    <a:prstGeom prst="rect">
                      <a:avLst/>
                    </a:prstGeom>
                  </pic:spPr>
                </pic:pic>
              </a:graphicData>
            </a:graphic>
          </wp:inline>
        </w:drawing>
      </w:r>
    </w:p>
    <w:p w14:paraId="732BCC19" w14:textId="00BE9BD7" w:rsidR="00A7712D" w:rsidRDefault="00A7712D" w:rsidP="007F1834">
      <w:pPr>
        <w:pStyle w:val="APISourceCode"/>
      </w:pPr>
      <w:r>
        <w:rPr>
          <w:noProof/>
        </w:rPr>
        <w:lastRenderedPageBreak/>
        <w:drawing>
          <wp:inline distT="0" distB="0" distL="0" distR="0" wp14:anchorId="2B6D2AD9" wp14:editId="16737A3B">
            <wp:extent cx="5466080" cy="2877820"/>
            <wp:effectExtent l="0" t="0" r="127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5466080" cy="2877820"/>
                    </a:xfrm>
                    <a:prstGeom prst="rect">
                      <a:avLst/>
                    </a:prstGeom>
                  </pic:spPr>
                </pic:pic>
              </a:graphicData>
            </a:graphic>
          </wp:inline>
        </w:drawing>
      </w:r>
    </w:p>
    <w:p w14:paraId="32BC0C2C" w14:textId="77777777" w:rsidR="00A7712D" w:rsidRPr="00A7712D" w:rsidRDefault="00A7712D" w:rsidP="007F1834">
      <w:pPr>
        <w:pStyle w:val="APISourceCode"/>
      </w:pPr>
    </w:p>
    <w:sectPr w:rsidR="00A7712D" w:rsidRPr="00A7712D" w:rsidSect="00580512">
      <w:pgSz w:w="11906" w:h="16838" w:code="9"/>
      <w:pgMar w:top="1440" w:right="707" w:bottom="1440"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CFF7FF" w14:textId="77777777" w:rsidR="00955A5D" w:rsidRDefault="00955A5D" w:rsidP="00506333">
      <w:r>
        <w:separator/>
      </w:r>
    </w:p>
  </w:endnote>
  <w:endnote w:type="continuationSeparator" w:id="0">
    <w:p w14:paraId="38404091" w14:textId="77777777" w:rsidR="00955A5D" w:rsidRDefault="00955A5D" w:rsidP="005063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黑体">
    <w:altName w:val="SimHei"/>
    <w:panose1 w:val="02010609060101010101"/>
    <w:charset w:val="86"/>
    <w:family w:val="modern"/>
    <w:pitch w:val="fixed"/>
    <w:sig w:usb0="800002BF" w:usb1="38CF7CFA" w:usb2="00000016" w:usb3="00000000" w:csb0="00040001" w:csb1="00000000"/>
  </w:font>
  <w:font w:name="Futura Bk">
    <w:altName w:val="Arial"/>
    <w:charset w:val="00"/>
    <w:family w:val="swiss"/>
    <w:pitch w:val="default"/>
    <w:sig w:usb0="00000000"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6E48B2" w14:textId="5EEB44A9" w:rsidR="00121AEB" w:rsidRPr="00A76964" w:rsidRDefault="00121AEB" w:rsidP="00C54E81">
    <w:pPr>
      <w:pStyle w:val="a4"/>
      <w:pBdr>
        <w:top w:val="single" w:sz="24" w:space="1" w:color="A6A6A6" w:themeColor="background1" w:themeShade="A6"/>
      </w:pBdr>
    </w:pPr>
    <w:r>
      <w:rPr>
        <w:rFonts w:cs="Arial" w:hint="eastAsia"/>
      </w:rPr>
      <w:tab/>
    </w:r>
    <w: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9C0FEF" w14:textId="77777777" w:rsidR="00955A5D" w:rsidRDefault="00955A5D" w:rsidP="00506333">
      <w:r>
        <w:separator/>
      </w:r>
    </w:p>
  </w:footnote>
  <w:footnote w:type="continuationSeparator" w:id="0">
    <w:p w14:paraId="5403C4E9" w14:textId="77777777" w:rsidR="00955A5D" w:rsidRDefault="00955A5D" w:rsidP="005063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26C00D" w14:textId="77777777" w:rsidR="00121AEB" w:rsidRDefault="00955A5D">
    <w:pPr>
      <w:pStyle w:val="a3"/>
    </w:pPr>
    <w:r>
      <w:rPr>
        <w:noProof/>
      </w:rPr>
      <w:pict w14:anchorId="1D2AC3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289066" o:spid="_x0000_s2050" type="#_x0000_t136" style="position:absolute;left:0;text-align:left;margin-left:0;margin-top:0;width:490.75pt;height:196.3pt;rotation:315;z-index:-251655168;mso-position-horizontal:center;mso-position-horizontal-relative:margin;mso-position-vertical:center;mso-position-vertical-relative:margin" o:allowincell="f" fillcolor="silver" stroked="f">
          <v:fill opacity=".5"/>
          <v:textpath style="font-family:&quot;宋体&quot;;font-size:1pt" string="NEXG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6"/>
      <w:gridCol w:w="5391"/>
    </w:tblGrid>
    <w:tr w:rsidR="00121AEB" w14:paraId="6010A1FF" w14:textId="77777777" w:rsidTr="00E524F3">
      <w:trPr>
        <w:trHeight w:val="429"/>
      </w:trPr>
      <w:tc>
        <w:tcPr>
          <w:tcW w:w="4356" w:type="dxa"/>
          <w:hideMark/>
        </w:tcPr>
        <w:p w14:paraId="5CBC40C8" w14:textId="77777777" w:rsidR="00121AEB" w:rsidRDefault="00955A5D" w:rsidP="00C54E81">
          <w:pPr>
            <w:pStyle w:val="a3"/>
            <w:pBdr>
              <w:bottom w:val="none" w:sz="0" w:space="0" w:color="auto"/>
            </w:pBdr>
            <w:jc w:val="left"/>
          </w:pPr>
          <w:r>
            <w:rPr>
              <w:noProof/>
            </w:rPr>
            <w:pict w14:anchorId="0CAC49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289067" o:spid="_x0000_s2051" type="#_x0000_t136" style="position:absolute;margin-left:0;margin-top:0;width:490.75pt;height:196.3pt;rotation:315;z-index:-251653120;mso-position-horizontal:center;mso-position-horizontal-relative:margin;mso-position-vertical:center;mso-position-vertical-relative:margin" o:allowincell="f" fillcolor="silver" stroked="f">
                <v:fill opacity=".5"/>
                <v:textpath style="font-family:&quot;宋体&quot;;font-size:1pt" string="NEXGO"/>
                <w10:wrap anchorx="margin" anchory="margin"/>
              </v:shape>
            </w:pict>
          </w:r>
          <w:r w:rsidR="00121AEB">
            <w:rPr>
              <w:noProof/>
            </w:rPr>
            <w:drawing>
              <wp:inline distT="0" distB="0" distL="0" distR="0" wp14:anchorId="488C6F84" wp14:editId="4E9F07C0">
                <wp:extent cx="2601320" cy="447427"/>
                <wp:effectExtent l="19050" t="0" r="8530" b="0"/>
                <wp:docPr id="2" name="Picture 1" descr="D:\chenbilun\桌面\main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henbilun\桌面\main_0---1.jpg"/>
                        <pic:cNvPicPr>
                          <a:picLocks noChangeAspect="1" noChangeArrowheads="1"/>
                        </pic:cNvPicPr>
                      </pic:nvPicPr>
                      <pic:blipFill>
                        <a:blip r:embed="rId1"/>
                        <a:srcRect/>
                        <a:stretch>
                          <a:fillRect/>
                        </a:stretch>
                      </pic:blipFill>
                      <pic:spPr bwMode="auto">
                        <a:xfrm>
                          <a:off x="0" y="0"/>
                          <a:ext cx="2602223" cy="447582"/>
                        </a:xfrm>
                        <a:prstGeom prst="rect">
                          <a:avLst/>
                        </a:prstGeom>
                        <a:noFill/>
                        <a:ln w="9525">
                          <a:noFill/>
                          <a:miter lim="800000"/>
                          <a:headEnd/>
                          <a:tailEnd/>
                        </a:ln>
                      </pic:spPr>
                    </pic:pic>
                  </a:graphicData>
                </a:graphic>
              </wp:inline>
            </w:drawing>
          </w:r>
        </w:p>
      </w:tc>
      <w:sdt>
        <w:sdtPr>
          <w:rPr>
            <w:b/>
            <w:kern w:val="0"/>
          </w:rPr>
          <w:alias w:val="Title"/>
          <w:id w:val="1939028800"/>
          <w:dataBinding w:prefixMappings="xmlns:ns0='http://purl.org/dc/elements/1.1/' xmlns:ns1='http://schemas.openxmlformats.org/package/2006/metadata/core-properties' " w:xpath="/ns1:coreProperties[1]/ns0:title[1]" w:storeItemID="{6C3C8BC8-F283-45AE-878A-BAB7291924A1}"/>
          <w:text/>
        </w:sdtPr>
        <w:sdtEndPr/>
        <w:sdtContent>
          <w:tc>
            <w:tcPr>
              <w:tcW w:w="5391" w:type="dxa"/>
              <w:vAlign w:val="bottom"/>
              <w:hideMark/>
            </w:tcPr>
            <w:p w14:paraId="3D0E138B" w14:textId="290EFBFA" w:rsidR="00121AEB" w:rsidRPr="00995E16" w:rsidRDefault="00121AEB" w:rsidP="00C54E81">
              <w:pPr>
                <w:pStyle w:val="a3"/>
                <w:pBdr>
                  <w:bottom w:val="none" w:sz="0" w:space="0" w:color="auto"/>
                </w:pBdr>
                <w:jc w:val="right"/>
                <w:rPr>
                  <w:rFonts w:eastAsiaTheme="minorEastAsia" w:cs="Arial"/>
                  <w:b/>
                </w:rPr>
              </w:pPr>
              <w:proofErr w:type="spellStart"/>
              <w:r>
                <w:rPr>
                  <w:b/>
                  <w:kern w:val="0"/>
                </w:rPr>
                <w:t>ExpressPay</w:t>
              </w:r>
              <w:proofErr w:type="spellEnd"/>
              <w:r>
                <w:rPr>
                  <w:b/>
                  <w:kern w:val="0"/>
                </w:rPr>
                <w:t xml:space="preserve"> Certificate Guide</w:t>
              </w:r>
            </w:p>
          </w:tc>
        </w:sdtContent>
      </w:sdt>
    </w:tr>
  </w:tbl>
  <w:p w14:paraId="7923A00E" w14:textId="77777777" w:rsidR="00121AEB" w:rsidRDefault="00121AEB" w:rsidP="00C54E81">
    <w:pPr>
      <w:pStyle w:val="a3"/>
      <w:pBdr>
        <w:bottom w:val="none" w:sz="0" w:space="0" w:color="auto"/>
      </w:pBdr>
      <w:tabs>
        <w:tab w:val="left" w:pos="2064"/>
      </w:tabs>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E45CBD" w14:textId="77777777" w:rsidR="00121AEB" w:rsidRDefault="00955A5D" w:rsidP="00C54E81">
    <w:pPr>
      <w:pStyle w:val="a3"/>
      <w:pBdr>
        <w:bottom w:val="none" w:sz="0" w:space="0" w:color="auto"/>
      </w:pBdr>
    </w:pPr>
    <w:r>
      <w:rPr>
        <w:noProof/>
      </w:rPr>
      <w:pict w14:anchorId="45F920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289065" o:spid="_x0000_s2049" type="#_x0000_t136" style="position:absolute;left:0;text-align:left;margin-left:0;margin-top:0;width:490.75pt;height:196.3pt;rotation:315;z-index:-251657216;mso-position-horizontal:center;mso-position-horizontal-relative:margin;mso-position-vertical:center;mso-position-vertical-relative:margin" o:allowincell="f" fillcolor="silver" stroked="f">
          <v:fill opacity=".5"/>
          <v:textpath style="font-family:&quot;宋体&quot;;font-size:1pt" string="NEXGO"/>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8C81EE" w14:textId="77777777" w:rsidR="00121AEB" w:rsidRDefault="00955A5D">
    <w:pPr>
      <w:pStyle w:val="a3"/>
    </w:pPr>
    <w:r>
      <w:rPr>
        <w:noProof/>
      </w:rPr>
      <w:pict w14:anchorId="016845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289069" o:spid="_x0000_s2053" type="#_x0000_t136" style="position:absolute;left:0;text-align:left;margin-left:0;margin-top:0;width:490.75pt;height:196.3pt;rotation:315;z-index:-251649024;mso-position-horizontal:center;mso-position-horizontal-relative:margin;mso-position-vertical:center;mso-position-vertical-relative:margin" o:allowincell="f" fillcolor="silver" stroked="f">
          <v:fill opacity=".5"/>
          <v:textpath style="font-family:&quot;宋体&quot;;font-size:1pt" string="NEXGO"/>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7"/>
      <w:gridCol w:w="5575"/>
    </w:tblGrid>
    <w:tr w:rsidR="00121AEB" w14:paraId="74E80FC7" w14:textId="77777777" w:rsidTr="00035DFF">
      <w:trPr>
        <w:trHeight w:val="848"/>
      </w:trPr>
      <w:tc>
        <w:tcPr>
          <w:tcW w:w="2202" w:type="pct"/>
          <w:hideMark/>
        </w:tcPr>
        <w:p w14:paraId="212F1507" w14:textId="77777777" w:rsidR="00121AEB" w:rsidRDefault="00955A5D" w:rsidP="00035DFF">
          <w:pPr>
            <w:pStyle w:val="a3"/>
            <w:pBdr>
              <w:bottom w:val="none" w:sz="0" w:space="0" w:color="auto"/>
            </w:pBdr>
            <w:jc w:val="left"/>
            <w:rPr>
              <w:rFonts w:eastAsiaTheme="minorEastAsia"/>
            </w:rPr>
          </w:pPr>
          <w:r>
            <w:rPr>
              <w:noProof/>
            </w:rPr>
            <w:pict w14:anchorId="1842DE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289070" o:spid="_x0000_s2054" type="#_x0000_t136" style="position:absolute;margin-left:0;margin-top:0;width:490.75pt;height:196.3pt;rotation:315;z-index:-251646976;mso-position-horizontal:center;mso-position-horizontal-relative:margin;mso-position-vertical:center;mso-position-vertical-relative:margin" o:allowincell="f" fillcolor="silver" stroked="f">
                <v:fill opacity=".5"/>
                <v:textpath style="font-family:&quot;宋体&quot;;font-size:1pt" string="NEXGO"/>
                <w10:wrap anchorx="margin" anchory="margin"/>
              </v:shape>
            </w:pict>
          </w:r>
          <w:r w:rsidR="00121AEB">
            <w:rPr>
              <w:noProof/>
            </w:rPr>
            <w:drawing>
              <wp:inline distT="0" distB="0" distL="0" distR="0" wp14:anchorId="586CADC9" wp14:editId="5C53D3C5">
                <wp:extent cx="759760" cy="638355"/>
                <wp:effectExtent l="0" t="0" r="2540" b="0"/>
                <wp:docPr id="30" name="Picture 2" descr="D:\chenbilun\我的文档\Work\文档\文档相关\logo-透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henbilun\我的文档\Work\文档\文档相关\logo-透明.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9672" cy="638281"/>
                        </a:xfrm>
                        <a:prstGeom prst="rect">
                          <a:avLst/>
                        </a:prstGeom>
                        <a:noFill/>
                        <a:ln>
                          <a:noFill/>
                        </a:ln>
                      </pic:spPr>
                    </pic:pic>
                  </a:graphicData>
                </a:graphic>
              </wp:inline>
            </w:drawing>
          </w:r>
        </w:p>
      </w:tc>
      <w:tc>
        <w:tcPr>
          <w:tcW w:w="2798" w:type="pct"/>
          <w:vAlign w:val="bottom"/>
          <w:hideMark/>
        </w:tcPr>
        <w:p w14:paraId="26466045" w14:textId="2E906B79" w:rsidR="00121AEB" w:rsidRPr="00995E16" w:rsidRDefault="00121AEB" w:rsidP="004C3DFF">
          <w:pPr>
            <w:pStyle w:val="a3"/>
            <w:pBdr>
              <w:bottom w:val="none" w:sz="0" w:space="0" w:color="auto"/>
            </w:pBdr>
            <w:tabs>
              <w:tab w:val="clear" w:pos="4153"/>
            </w:tabs>
            <w:ind w:left="420"/>
            <w:jc w:val="right"/>
            <w:rPr>
              <w:rFonts w:eastAsiaTheme="minorEastAsia"/>
              <w:b/>
            </w:rPr>
          </w:pPr>
          <w:r>
            <w:rPr>
              <w:rFonts w:eastAsiaTheme="minorEastAsia" w:hint="eastAsia"/>
              <w:b/>
            </w:rPr>
            <w:t>API</w:t>
          </w:r>
          <w:r w:rsidRPr="000754AD">
            <w:rPr>
              <w:rFonts w:eastAsiaTheme="minorEastAsia" w:hint="eastAsia"/>
              <w:b/>
            </w:rPr>
            <w:t> </w:t>
          </w:r>
          <w:r w:rsidRPr="000754AD">
            <w:rPr>
              <w:rFonts w:eastAsiaTheme="minorEastAsia"/>
              <w:b/>
            </w:rPr>
            <w:t>interface specification</w:t>
          </w:r>
        </w:p>
      </w:tc>
    </w:tr>
  </w:tbl>
  <w:p w14:paraId="05B247E6" w14:textId="77777777" w:rsidR="00121AEB" w:rsidRDefault="00121AEB" w:rsidP="00035DFF">
    <w:pPr>
      <w:pStyle w:val="a3"/>
      <w:pBdr>
        <w:bottom w:val="none" w:sz="0" w:space="0" w:color="auto"/>
      </w:pBdr>
      <w:spacing w:before="0" w:beforeAutospacing="0" w:after="0" w:afterAutospacing="0"/>
      <w:jc w:val="both"/>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ACFCF7" w14:textId="77777777" w:rsidR="00121AEB" w:rsidRDefault="00955A5D">
    <w:pPr>
      <w:pStyle w:val="a3"/>
    </w:pPr>
    <w:r>
      <w:rPr>
        <w:noProof/>
      </w:rPr>
      <w:pict w14:anchorId="16F003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289068" o:spid="_x0000_s2052" type="#_x0000_t136" style="position:absolute;left:0;text-align:left;margin-left:0;margin-top:0;width:490.75pt;height:196.3pt;rotation:315;z-index:-251651072;mso-position-horizontal:center;mso-position-horizontal-relative:margin;mso-position-vertical:center;mso-position-vertical-relative:margin" o:allowincell="f" fillcolor="silver" stroked="f">
          <v:fill opacity=".5"/>
          <v:textpath style="font-family:&quot;宋体&quot;;font-size:1pt" string="NEXGO"/>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A24"/>
    <w:multiLevelType w:val="hybridMultilevel"/>
    <w:tmpl w:val="F5323AF2"/>
    <w:lvl w:ilvl="0" w:tplc="C58C0056">
      <w:start w:val="1"/>
      <w:numFmt w:val="bullet"/>
      <w:pStyle w:val="4"/>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8F96F59"/>
    <w:multiLevelType w:val="hybridMultilevel"/>
    <w:tmpl w:val="742EA48A"/>
    <w:lvl w:ilvl="0" w:tplc="0409000F">
      <w:start w:val="1"/>
      <w:numFmt w:val="decimal"/>
      <w:pStyle w:val="1"/>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AEC32E0"/>
    <w:multiLevelType w:val="hybridMultilevel"/>
    <w:tmpl w:val="D5F81590"/>
    <w:lvl w:ilvl="0" w:tplc="246470C8">
      <w:start w:val="1"/>
      <w:numFmt w:val="decimal"/>
      <w:pStyle w:val="3XGDHeading315"/>
      <w:lvlText w:val="%1."/>
      <w:lvlJc w:val="left"/>
      <w:pPr>
        <w:ind w:left="1271" w:hanging="420"/>
      </w:pPr>
      <w:rPr>
        <w:rFonts w:cs="Calibri" w:hint="default"/>
        <w:color w:val="000000"/>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3" w15:restartNumberingAfterBreak="0">
    <w:nsid w:val="3FE0477D"/>
    <w:multiLevelType w:val="hybridMultilevel"/>
    <w:tmpl w:val="66261656"/>
    <w:lvl w:ilvl="0" w:tplc="07884E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4B12288F"/>
    <w:multiLevelType w:val="multilevel"/>
    <w:tmpl w:val="5498B48C"/>
    <w:lvl w:ilvl="0">
      <w:start w:val="1"/>
      <w:numFmt w:val="decimal"/>
      <w:lvlText w:val="%1"/>
      <w:lvlJc w:val="left"/>
      <w:pPr>
        <w:ind w:left="425" w:hanging="425"/>
      </w:pPr>
      <w:rPr>
        <w:rFonts w:ascii="Times New Roman" w:hAnsi="Times New Roman" w:cs="Times New Roman"/>
        <w:b w:val="0"/>
        <w:bCs w:val="0"/>
        <w:i w:val="0"/>
        <w:iCs w:val="0"/>
        <w:caps w:val="0"/>
        <w:smallCaps w:val="0"/>
        <w:strike w:val="0"/>
        <w:dstrike w:val="0"/>
        <w:noProof w:val="0"/>
        <w:snapToGrid w:val="0"/>
        <w:vanish w:val="0"/>
        <w:color w:val="FF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993" w:hanging="567"/>
      </w:pPr>
      <w:rPr>
        <w:rFonts w:ascii="Times New Roman" w:hAnsi="Times New Roman" w:cs="Times New Roman"/>
        <w:b w:val="0"/>
        <w:bCs w:val="0"/>
        <w:i w:val="0"/>
        <w:iCs w:val="0"/>
        <w:caps w:val="0"/>
        <w:smallCaps w:val="0"/>
        <w:strike w:val="0"/>
        <w:dstrike w:val="0"/>
        <w:noProof w:val="0"/>
        <w:snapToGrid w:val="0"/>
        <w:vanish w:val="0"/>
        <w:color w:val="FF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851" w:hanging="567"/>
      </w:pPr>
      <w:rPr>
        <w:rFonts w:ascii="Times New Roman" w:hAnsi="Times New Roman" w:cs="Times New Roman"/>
        <w:b w:val="0"/>
        <w:bCs w:val="0"/>
        <w:i w:val="0"/>
        <w:iCs w:val="0"/>
        <w:caps w:val="0"/>
        <w:smallCaps w:val="0"/>
        <w:strike w:val="0"/>
        <w:dstrike w:val="0"/>
        <w:noProof w:val="0"/>
        <w:snapToGrid w:val="0"/>
        <w:vanish w:val="0"/>
        <w:color w:val="FF0000"/>
        <w:spacing w:val="0"/>
        <w:w w:val="0"/>
        <w:kern w:val="0"/>
        <w:position w:val="0"/>
        <w:szCs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 w15:restartNumberingAfterBreak="0">
    <w:nsid w:val="4C9F2FCA"/>
    <w:multiLevelType w:val="hybridMultilevel"/>
    <w:tmpl w:val="15DE5E1E"/>
    <w:lvl w:ilvl="0" w:tplc="F98E46E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58C82DD2"/>
    <w:multiLevelType w:val="multilevel"/>
    <w:tmpl w:val="2E527962"/>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pStyle w:val="3XGDHeading300"/>
      <w:lvlText w:val="%1.%2.%3"/>
      <w:lvlJc w:val="left"/>
      <w:pPr>
        <w:ind w:left="1418"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7" w15:restartNumberingAfterBreak="0">
    <w:nsid w:val="6F306507"/>
    <w:multiLevelType w:val="hybridMultilevel"/>
    <w:tmpl w:val="77604296"/>
    <w:lvl w:ilvl="0" w:tplc="DB585BAE">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1"/>
  </w:num>
  <w:num w:numId="3">
    <w:abstractNumId w:val="2"/>
  </w:num>
  <w:num w:numId="4">
    <w:abstractNumId w:val="6"/>
  </w:num>
  <w:num w:numId="5">
    <w:abstractNumId w:val="4"/>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num>
  <w:num w:numId="8">
    <w:abstractNumId w:val="5"/>
  </w:num>
  <w:num w:numId="9">
    <w:abstractNumId w:val="3"/>
  </w:num>
  <w:num w:numId="10">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bordersDoNotSurroundHeader/>
  <w:bordersDoNotSurroundFooter/>
  <w:hideSpellingErrors/>
  <w:hideGrammaticalErrors/>
  <w:proofState w:spelling="clean" w:grammar="clean"/>
  <w:attachedTemplate r:id="rId1"/>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5"/>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3B"/>
    <w:rsid w:val="0000058C"/>
    <w:rsid w:val="000007A4"/>
    <w:rsid w:val="00000851"/>
    <w:rsid w:val="00000958"/>
    <w:rsid w:val="00000AA6"/>
    <w:rsid w:val="000013B7"/>
    <w:rsid w:val="00001B8B"/>
    <w:rsid w:val="00001C60"/>
    <w:rsid w:val="00001CF5"/>
    <w:rsid w:val="00001D39"/>
    <w:rsid w:val="00001DFE"/>
    <w:rsid w:val="00001EAA"/>
    <w:rsid w:val="0000212E"/>
    <w:rsid w:val="00002371"/>
    <w:rsid w:val="00002572"/>
    <w:rsid w:val="00002991"/>
    <w:rsid w:val="00002B19"/>
    <w:rsid w:val="000036CD"/>
    <w:rsid w:val="00003EEC"/>
    <w:rsid w:val="00003FA8"/>
    <w:rsid w:val="00003FF1"/>
    <w:rsid w:val="00004127"/>
    <w:rsid w:val="0000447A"/>
    <w:rsid w:val="00004890"/>
    <w:rsid w:val="000048E0"/>
    <w:rsid w:val="00004CF4"/>
    <w:rsid w:val="00005079"/>
    <w:rsid w:val="0000527E"/>
    <w:rsid w:val="00005544"/>
    <w:rsid w:val="00005696"/>
    <w:rsid w:val="00005B4C"/>
    <w:rsid w:val="00005B8D"/>
    <w:rsid w:val="00005C52"/>
    <w:rsid w:val="0000614A"/>
    <w:rsid w:val="00006A37"/>
    <w:rsid w:val="00006AFD"/>
    <w:rsid w:val="00006BB0"/>
    <w:rsid w:val="00006EAD"/>
    <w:rsid w:val="00007A01"/>
    <w:rsid w:val="00007A47"/>
    <w:rsid w:val="00007B92"/>
    <w:rsid w:val="00007BD4"/>
    <w:rsid w:val="0001015B"/>
    <w:rsid w:val="00010614"/>
    <w:rsid w:val="00010650"/>
    <w:rsid w:val="000109FF"/>
    <w:rsid w:val="0001105A"/>
    <w:rsid w:val="00011253"/>
    <w:rsid w:val="000118E4"/>
    <w:rsid w:val="00011BC4"/>
    <w:rsid w:val="00011E37"/>
    <w:rsid w:val="000124AC"/>
    <w:rsid w:val="00012759"/>
    <w:rsid w:val="000134DD"/>
    <w:rsid w:val="0001387F"/>
    <w:rsid w:val="00013CF9"/>
    <w:rsid w:val="00013DF3"/>
    <w:rsid w:val="00013E1C"/>
    <w:rsid w:val="00014072"/>
    <w:rsid w:val="00014888"/>
    <w:rsid w:val="00014C3F"/>
    <w:rsid w:val="00015947"/>
    <w:rsid w:val="0001594A"/>
    <w:rsid w:val="00015F84"/>
    <w:rsid w:val="0001622A"/>
    <w:rsid w:val="0001652F"/>
    <w:rsid w:val="00016620"/>
    <w:rsid w:val="00017364"/>
    <w:rsid w:val="00017788"/>
    <w:rsid w:val="000177AF"/>
    <w:rsid w:val="00017931"/>
    <w:rsid w:val="00017FB3"/>
    <w:rsid w:val="00020454"/>
    <w:rsid w:val="0002045F"/>
    <w:rsid w:val="00020B46"/>
    <w:rsid w:val="00020C21"/>
    <w:rsid w:val="00021442"/>
    <w:rsid w:val="00021476"/>
    <w:rsid w:val="00021F3D"/>
    <w:rsid w:val="0002217B"/>
    <w:rsid w:val="00022618"/>
    <w:rsid w:val="00022FF0"/>
    <w:rsid w:val="00023430"/>
    <w:rsid w:val="0002351D"/>
    <w:rsid w:val="00023917"/>
    <w:rsid w:val="00023BF8"/>
    <w:rsid w:val="00024222"/>
    <w:rsid w:val="0002435B"/>
    <w:rsid w:val="00024767"/>
    <w:rsid w:val="00024809"/>
    <w:rsid w:val="00024F61"/>
    <w:rsid w:val="00024FA7"/>
    <w:rsid w:val="000254AB"/>
    <w:rsid w:val="00025785"/>
    <w:rsid w:val="00025FAD"/>
    <w:rsid w:val="00026157"/>
    <w:rsid w:val="00026921"/>
    <w:rsid w:val="00026BEC"/>
    <w:rsid w:val="0002746D"/>
    <w:rsid w:val="000274CE"/>
    <w:rsid w:val="00027757"/>
    <w:rsid w:val="00027B03"/>
    <w:rsid w:val="00027C77"/>
    <w:rsid w:val="0003071A"/>
    <w:rsid w:val="00030CF1"/>
    <w:rsid w:val="00030DA0"/>
    <w:rsid w:val="00030F91"/>
    <w:rsid w:val="00030F94"/>
    <w:rsid w:val="00031178"/>
    <w:rsid w:val="00031AF1"/>
    <w:rsid w:val="00031D00"/>
    <w:rsid w:val="00031D6B"/>
    <w:rsid w:val="00031E96"/>
    <w:rsid w:val="00031FC6"/>
    <w:rsid w:val="00032130"/>
    <w:rsid w:val="000324D5"/>
    <w:rsid w:val="00032960"/>
    <w:rsid w:val="00032CB0"/>
    <w:rsid w:val="000330E9"/>
    <w:rsid w:val="0003337E"/>
    <w:rsid w:val="00033488"/>
    <w:rsid w:val="00033570"/>
    <w:rsid w:val="00033712"/>
    <w:rsid w:val="000344CA"/>
    <w:rsid w:val="00034968"/>
    <w:rsid w:val="00034ADF"/>
    <w:rsid w:val="00034F07"/>
    <w:rsid w:val="000354DF"/>
    <w:rsid w:val="00035CC8"/>
    <w:rsid w:val="00035DFF"/>
    <w:rsid w:val="00035F5D"/>
    <w:rsid w:val="00036110"/>
    <w:rsid w:val="00036889"/>
    <w:rsid w:val="00036BFA"/>
    <w:rsid w:val="00036C19"/>
    <w:rsid w:val="00036E87"/>
    <w:rsid w:val="00036F30"/>
    <w:rsid w:val="000373A2"/>
    <w:rsid w:val="0003767D"/>
    <w:rsid w:val="000378B6"/>
    <w:rsid w:val="000401BF"/>
    <w:rsid w:val="00040752"/>
    <w:rsid w:val="00040848"/>
    <w:rsid w:val="000409D8"/>
    <w:rsid w:val="00040CC2"/>
    <w:rsid w:val="00040D7E"/>
    <w:rsid w:val="00040E2D"/>
    <w:rsid w:val="00040FF1"/>
    <w:rsid w:val="00041269"/>
    <w:rsid w:val="000415B9"/>
    <w:rsid w:val="000421BD"/>
    <w:rsid w:val="00042553"/>
    <w:rsid w:val="0004294A"/>
    <w:rsid w:val="00043720"/>
    <w:rsid w:val="000439F9"/>
    <w:rsid w:val="0004509D"/>
    <w:rsid w:val="00045318"/>
    <w:rsid w:val="00045ED9"/>
    <w:rsid w:val="000462D6"/>
    <w:rsid w:val="0004633C"/>
    <w:rsid w:val="00046654"/>
    <w:rsid w:val="000466F5"/>
    <w:rsid w:val="00046898"/>
    <w:rsid w:val="00046AD8"/>
    <w:rsid w:val="00046B44"/>
    <w:rsid w:val="0004702B"/>
    <w:rsid w:val="0004718A"/>
    <w:rsid w:val="00047278"/>
    <w:rsid w:val="00047A8E"/>
    <w:rsid w:val="00050070"/>
    <w:rsid w:val="0005054A"/>
    <w:rsid w:val="00050A6F"/>
    <w:rsid w:val="00051226"/>
    <w:rsid w:val="000518D5"/>
    <w:rsid w:val="00051B35"/>
    <w:rsid w:val="000520EC"/>
    <w:rsid w:val="00052559"/>
    <w:rsid w:val="00052629"/>
    <w:rsid w:val="00052797"/>
    <w:rsid w:val="00052A31"/>
    <w:rsid w:val="00052D76"/>
    <w:rsid w:val="00053093"/>
    <w:rsid w:val="00053749"/>
    <w:rsid w:val="00053983"/>
    <w:rsid w:val="00053A3C"/>
    <w:rsid w:val="00053D7D"/>
    <w:rsid w:val="00053E15"/>
    <w:rsid w:val="00053E81"/>
    <w:rsid w:val="00053E98"/>
    <w:rsid w:val="00053F36"/>
    <w:rsid w:val="0005463E"/>
    <w:rsid w:val="00054744"/>
    <w:rsid w:val="0005537B"/>
    <w:rsid w:val="00055577"/>
    <w:rsid w:val="000558E3"/>
    <w:rsid w:val="00055C75"/>
    <w:rsid w:val="0005616D"/>
    <w:rsid w:val="000561B7"/>
    <w:rsid w:val="000566EE"/>
    <w:rsid w:val="000568C6"/>
    <w:rsid w:val="000573ED"/>
    <w:rsid w:val="000574BC"/>
    <w:rsid w:val="0005769E"/>
    <w:rsid w:val="00057818"/>
    <w:rsid w:val="000578CF"/>
    <w:rsid w:val="0006007B"/>
    <w:rsid w:val="000600CB"/>
    <w:rsid w:val="0006035A"/>
    <w:rsid w:val="0006071B"/>
    <w:rsid w:val="0006073D"/>
    <w:rsid w:val="000608F4"/>
    <w:rsid w:val="00060F35"/>
    <w:rsid w:val="000611EA"/>
    <w:rsid w:val="00061514"/>
    <w:rsid w:val="0006183C"/>
    <w:rsid w:val="00061B74"/>
    <w:rsid w:val="00061E94"/>
    <w:rsid w:val="0006209E"/>
    <w:rsid w:val="000624C8"/>
    <w:rsid w:val="0006268D"/>
    <w:rsid w:val="00062EEC"/>
    <w:rsid w:val="00063085"/>
    <w:rsid w:val="00063615"/>
    <w:rsid w:val="00063B34"/>
    <w:rsid w:val="00063BA5"/>
    <w:rsid w:val="00063FCF"/>
    <w:rsid w:val="0006443F"/>
    <w:rsid w:val="00064608"/>
    <w:rsid w:val="00064707"/>
    <w:rsid w:val="00064794"/>
    <w:rsid w:val="000652FA"/>
    <w:rsid w:val="000657D7"/>
    <w:rsid w:val="0006587B"/>
    <w:rsid w:val="000659AA"/>
    <w:rsid w:val="00065ACE"/>
    <w:rsid w:val="00065C12"/>
    <w:rsid w:val="00065E11"/>
    <w:rsid w:val="00066034"/>
    <w:rsid w:val="00066073"/>
    <w:rsid w:val="00066361"/>
    <w:rsid w:val="000663B2"/>
    <w:rsid w:val="000663DF"/>
    <w:rsid w:val="0006670E"/>
    <w:rsid w:val="00066B4E"/>
    <w:rsid w:val="00066DCF"/>
    <w:rsid w:val="00067260"/>
    <w:rsid w:val="00067423"/>
    <w:rsid w:val="00067651"/>
    <w:rsid w:val="000677FD"/>
    <w:rsid w:val="0006788B"/>
    <w:rsid w:val="00067A4D"/>
    <w:rsid w:val="00067C34"/>
    <w:rsid w:val="00070C5B"/>
    <w:rsid w:val="00070EA7"/>
    <w:rsid w:val="00070F8C"/>
    <w:rsid w:val="00071039"/>
    <w:rsid w:val="0007139F"/>
    <w:rsid w:val="00071531"/>
    <w:rsid w:val="00071559"/>
    <w:rsid w:val="000719C2"/>
    <w:rsid w:val="00071AEC"/>
    <w:rsid w:val="00071D1E"/>
    <w:rsid w:val="00071ECE"/>
    <w:rsid w:val="00072123"/>
    <w:rsid w:val="000728EC"/>
    <w:rsid w:val="0007294B"/>
    <w:rsid w:val="00072B9C"/>
    <w:rsid w:val="00072DDE"/>
    <w:rsid w:val="00072F26"/>
    <w:rsid w:val="00073774"/>
    <w:rsid w:val="00073813"/>
    <w:rsid w:val="00073848"/>
    <w:rsid w:val="00073CFD"/>
    <w:rsid w:val="00073D65"/>
    <w:rsid w:val="00074029"/>
    <w:rsid w:val="000742F5"/>
    <w:rsid w:val="00074674"/>
    <w:rsid w:val="000746BC"/>
    <w:rsid w:val="00074D04"/>
    <w:rsid w:val="00074EB2"/>
    <w:rsid w:val="00075471"/>
    <w:rsid w:val="000754AD"/>
    <w:rsid w:val="00075786"/>
    <w:rsid w:val="0007600F"/>
    <w:rsid w:val="0007611F"/>
    <w:rsid w:val="00076355"/>
    <w:rsid w:val="0007644A"/>
    <w:rsid w:val="000765C9"/>
    <w:rsid w:val="00076B17"/>
    <w:rsid w:val="00076D38"/>
    <w:rsid w:val="00076FBF"/>
    <w:rsid w:val="000776C7"/>
    <w:rsid w:val="00077A18"/>
    <w:rsid w:val="00077CB3"/>
    <w:rsid w:val="00080289"/>
    <w:rsid w:val="0008028B"/>
    <w:rsid w:val="000803C8"/>
    <w:rsid w:val="000803CB"/>
    <w:rsid w:val="000808ED"/>
    <w:rsid w:val="00080AF9"/>
    <w:rsid w:val="0008105B"/>
    <w:rsid w:val="000813A0"/>
    <w:rsid w:val="00081447"/>
    <w:rsid w:val="000815EC"/>
    <w:rsid w:val="00081994"/>
    <w:rsid w:val="00081DFD"/>
    <w:rsid w:val="00081F21"/>
    <w:rsid w:val="00081F76"/>
    <w:rsid w:val="0008206D"/>
    <w:rsid w:val="00082623"/>
    <w:rsid w:val="000828AF"/>
    <w:rsid w:val="00082A58"/>
    <w:rsid w:val="00083095"/>
    <w:rsid w:val="000831A6"/>
    <w:rsid w:val="00083CD2"/>
    <w:rsid w:val="00083E2D"/>
    <w:rsid w:val="000840D5"/>
    <w:rsid w:val="00084251"/>
    <w:rsid w:val="000847B6"/>
    <w:rsid w:val="0008487D"/>
    <w:rsid w:val="00084989"/>
    <w:rsid w:val="00084A13"/>
    <w:rsid w:val="00084DB4"/>
    <w:rsid w:val="00084DD5"/>
    <w:rsid w:val="00085360"/>
    <w:rsid w:val="00085443"/>
    <w:rsid w:val="00085EDE"/>
    <w:rsid w:val="00086334"/>
    <w:rsid w:val="00086589"/>
    <w:rsid w:val="0008662D"/>
    <w:rsid w:val="0008672E"/>
    <w:rsid w:val="000867C2"/>
    <w:rsid w:val="0008711C"/>
    <w:rsid w:val="000877E5"/>
    <w:rsid w:val="000879CC"/>
    <w:rsid w:val="00087C12"/>
    <w:rsid w:val="0009027E"/>
    <w:rsid w:val="000902C3"/>
    <w:rsid w:val="0009078A"/>
    <w:rsid w:val="00090C40"/>
    <w:rsid w:val="00090F14"/>
    <w:rsid w:val="00091083"/>
    <w:rsid w:val="0009138A"/>
    <w:rsid w:val="00091399"/>
    <w:rsid w:val="000914B4"/>
    <w:rsid w:val="000917C7"/>
    <w:rsid w:val="00091C72"/>
    <w:rsid w:val="00091CCC"/>
    <w:rsid w:val="00091CE5"/>
    <w:rsid w:val="00091CE6"/>
    <w:rsid w:val="00092625"/>
    <w:rsid w:val="00092A01"/>
    <w:rsid w:val="00092EB0"/>
    <w:rsid w:val="00093515"/>
    <w:rsid w:val="00093E15"/>
    <w:rsid w:val="00093FC1"/>
    <w:rsid w:val="000940A7"/>
    <w:rsid w:val="000940C9"/>
    <w:rsid w:val="00094464"/>
    <w:rsid w:val="0009469E"/>
    <w:rsid w:val="000948B3"/>
    <w:rsid w:val="000949F1"/>
    <w:rsid w:val="00094A3F"/>
    <w:rsid w:val="00094AD9"/>
    <w:rsid w:val="00094C48"/>
    <w:rsid w:val="00095584"/>
    <w:rsid w:val="000957A1"/>
    <w:rsid w:val="00095D47"/>
    <w:rsid w:val="00096221"/>
    <w:rsid w:val="000962FB"/>
    <w:rsid w:val="0009642F"/>
    <w:rsid w:val="00096695"/>
    <w:rsid w:val="0009688F"/>
    <w:rsid w:val="000968F8"/>
    <w:rsid w:val="0009716C"/>
    <w:rsid w:val="0009749C"/>
    <w:rsid w:val="00097534"/>
    <w:rsid w:val="00097606"/>
    <w:rsid w:val="0009780C"/>
    <w:rsid w:val="0009792E"/>
    <w:rsid w:val="00097B3F"/>
    <w:rsid w:val="00097D24"/>
    <w:rsid w:val="000A0149"/>
    <w:rsid w:val="000A09CE"/>
    <w:rsid w:val="000A0BE0"/>
    <w:rsid w:val="000A0CC3"/>
    <w:rsid w:val="000A137D"/>
    <w:rsid w:val="000A1A1B"/>
    <w:rsid w:val="000A1DB8"/>
    <w:rsid w:val="000A1F3C"/>
    <w:rsid w:val="000A2B93"/>
    <w:rsid w:val="000A2CB2"/>
    <w:rsid w:val="000A2EC5"/>
    <w:rsid w:val="000A3170"/>
    <w:rsid w:val="000A32D9"/>
    <w:rsid w:val="000A3F48"/>
    <w:rsid w:val="000A3FE5"/>
    <w:rsid w:val="000A40F5"/>
    <w:rsid w:val="000A43AA"/>
    <w:rsid w:val="000A4A3E"/>
    <w:rsid w:val="000A4D1A"/>
    <w:rsid w:val="000A4FCB"/>
    <w:rsid w:val="000A5198"/>
    <w:rsid w:val="000A602E"/>
    <w:rsid w:val="000A60F4"/>
    <w:rsid w:val="000A6C55"/>
    <w:rsid w:val="000A6D5E"/>
    <w:rsid w:val="000A6F01"/>
    <w:rsid w:val="000A75DE"/>
    <w:rsid w:val="000A7AA5"/>
    <w:rsid w:val="000A7AA8"/>
    <w:rsid w:val="000B04B9"/>
    <w:rsid w:val="000B050A"/>
    <w:rsid w:val="000B08AD"/>
    <w:rsid w:val="000B08DF"/>
    <w:rsid w:val="000B0B03"/>
    <w:rsid w:val="000B0BEA"/>
    <w:rsid w:val="000B0D20"/>
    <w:rsid w:val="000B19DD"/>
    <w:rsid w:val="000B1EC0"/>
    <w:rsid w:val="000B1F1C"/>
    <w:rsid w:val="000B20A9"/>
    <w:rsid w:val="000B2155"/>
    <w:rsid w:val="000B25A3"/>
    <w:rsid w:val="000B26C9"/>
    <w:rsid w:val="000B283F"/>
    <w:rsid w:val="000B2B98"/>
    <w:rsid w:val="000B2DC2"/>
    <w:rsid w:val="000B2F20"/>
    <w:rsid w:val="000B31AA"/>
    <w:rsid w:val="000B3499"/>
    <w:rsid w:val="000B39B6"/>
    <w:rsid w:val="000B3CB5"/>
    <w:rsid w:val="000B4637"/>
    <w:rsid w:val="000B49D2"/>
    <w:rsid w:val="000B5227"/>
    <w:rsid w:val="000B5270"/>
    <w:rsid w:val="000B5427"/>
    <w:rsid w:val="000B60A7"/>
    <w:rsid w:val="000B61D1"/>
    <w:rsid w:val="000B6441"/>
    <w:rsid w:val="000B6804"/>
    <w:rsid w:val="000B6A19"/>
    <w:rsid w:val="000B6BFF"/>
    <w:rsid w:val="000B71A6"/>
    <w:rsid w:val="000B7493"/>
    <w:rsid w:val="000B74DD"/>
    <w:rsid w:val="000B771C"/>
    <w:rsid w:val="000B7A4F"/>
    <w:rsid w:val="000B7AFC"/>
    <w:rsid w:val="000C0004"/>
    <w:rsid w:val="000C05FC"/>
    <w:rsid w:val="000C084C"/>
    <w:rsid w:val="000C0BA4"/>
    <w:rsid w:val="000C0F8B"/>
    <w:rsid w:val="000C1174"/>
    <w:rsid w:val="000C14EB"/>
    <w:rsid w:val="000C1D12"/>
    <w:rsid w:val="000C1DFA"/>
    <w:rsid w:val="000C1F74"/>
    <w:rsid w:val="000C22B4"/>
    <w:rsid w:val="000C23B3"/>
    <w:rsid w:val="000C24E6"/>
    <w:rsid w:val="000C268B"/>
    <w:rsid w:val="000C28B5"/>
    <w:rsid w:val="000C2CEB"/>
    <w:rsid w:val="000C3CBD"/>
    <w:rsid w:val="000C3E1B"/>
    <w:rsid w:val="000C3EBC"/>
    <w:rsid w:val="000C405D"/>
    <w:rsid w:val="000C4294"/>
    <w:rsid w:val="000C4721"/>
    <w:rsid w:val="000C4C5D"/>
    <w:rsid w:val="000C4CCD"/>
    <w:rsid w:val="000C512C"/>
    <w:rsid w:val="000C539F"/>
    <w:rsid w:val="000C53B4"/>
    <w:rsid w:val="000C54B7"/>
    <w:rsid w:val="000C5B3D"/>
    <w:rsid w:val="000C61AE"/>
    <w:rsid w:val="000C61EC"/>
    <w:rsid w:val="000C6509"/>
    <w:rsid w:val="000C75E4"/>
    <w:rsid w:val="000C7B9D"/>
    <w:rsid w:val="000D01BA"/>
    <w:rsid w:val="000D02E0"/>
    <w:rsid w:val="000D05F8"/>
    <w:rsid w:val="000D098A"/>
    <w:rsid w:val="000D0A8A"/>
    <w:rsid w:val="000D0C8E"/>
    <w:rsid w:val="000D11FC"/>
    <w:rsid w:val="000D24BD"/>
    <w:rsid w:val="000D2662"/>
    <w:rsid w:val="000D2A51"/>
    <w:rsid w:val="000D2D52"/>
    <w:rsid w:val="000D329E"/>
    <w:rsid w:val="000D35D4"/>
    <w:rsid w:val="000D3803"/>
    <w:rsid w:val="000D3892"/>
    <w:rsid w:val="000D4429"/>
    <w:rsid w:val="000D55B6"/>
    <w:rsid w:val="000D57BF"/>
    <w:rsid w:val="000D582D"/>
    <w:rsid w:val="000D5C02"/>
    <w:rsid w:val="000D5C05"/>
    <w:rsid w:val="000D6C4B"/>
    <w:rsid w:val="000D7103"/>
    <w:rsid w:val="000D72B1"/>
    <w:rsid w:val="000D74BA"/>
    <w:rsid w:val="000D790B"/>
    <w:rsid w:val="000D7D9D"/>
    <w:rsid w:val="000E0A12"/>
    <w:rsid w:val="000E0C1A"/>
    <w:rsid w:val="000E103F"/>
    <w:rsid w:val="000E1745"/>
    <w:rsid w:val="000E18D3"/>
    <w:rsid w:val="000E1911"/>
    <w:rsid w:val="000E1B69"/>
    <w:rsid w:val="000E1D43"/>
    <w:rsid w:val="000E1DC9"/>
    <w:rsid w:val="000E21D6"/>
    <w:rsid w:val="000E2217"/>
    <w:rsid w:val="000E2E85"/>
    <w:rsid w:val="000E3822"/>
    <w:rsid w:val="000E3B2B"/>
    <w:rsid w:val="000E4238"/>
    <w:rsid w:val="000E486B"/>
    <w:rsid w:val="000E4DFA"/>
    <w:rsid w:val="000E4FD4"/>
    <w:rsid w:val="000E50A1"/>
    <w:rsid w:val="000E5296"/>
    <w:rsid w:val="000E5A93"/>
    <w:rsid w:val="000E5F50"/>
    <w:rsid w:val="000E609D"/>
    <w:rsid w:val="000E6205"/>
    <w:rsid w:val="000E6952"/>
    <w:rsid w:val="000E6C99"/>
    <w:rsid w:val="000E7479"/>
    <w:rsid w:val="000E7A66"/>
    <w:rsid w:val="000E7D1C"/>
    <w:rsid w:val="000E7E59"/>
    <w:rsid w:val="000E7EDC"/>
    <w:rsid w:val="000F0270"/>
    <w:rsid w:val="000F04C6"/>
    <w:rsid w:val="000F08A2"/>
    <w:rsid w:val="000F08F4"/>
    <w:rsid w:val="000F0FA0"/>
    <w:rsid w:val="000F1A62"/>
    <w:rsid w:val="000F1BD3"/>
    <w:rsid w:val="000F1D0B"/>
    <w:rsid w:val="000F1D67"/>
    <w:rsid w:val="000F20BA"/>
    <w:rsid w:val="000F219B"/>
    <w:rsid w:val="000F235E"/>
    <w:rsid w:val="000F24B8"/>
    <w:rsid w:val="000F24C9"/>
    <w:rsid w:val="000F28A1"/>
    <w:rsid w:val="000F3055"/>
    <w:rsid w:val="000F30A6"/>
    <w:rsid w:val="000F3769"/>
    <w:rsid w:val="000F3B01"/>
    <w:rsid w:val="000F3E38"/>
    <w:rsid w:val="000F3F38"/>
    <w:rsid w:val="000F483C"/>
    <w:rsid w:val="000F483E"/>
    <w:rsid w:val="000F5BFF"/>
    <w:rsid w:val="000F5F4A"/>
    <w:rsid w:val="000F71FF"/>
    <w:rsid w:val="000F75E7"/>
    <w:rsid w:val="000F7A24"/>
    <w:rsid w:val="000F7A33"/>
    <w:rsid w:val="00100219"/>
    <w:rsid w:val="0010052C"/>
    <w:rsid w:val="00100D25"/>
    <w:rsid w:val="00100D29"/>
    <w:rsid w:val="00100D59"/>
    <w:rsid w:val="001010CB"/>
    <w:rsid w:val="001018F2"/>
    <w:rsid w:val="00101FF3"/>
    <w:rsid w:val="0010226B"/>
    <w:rsid w:val="001023DC"/>
    <w:rsid w:val="00102751"/>
    <w:rsid w:val="00103004"/>
    <w:rsid w:val="0010301A"/>
    <w:rsid w:val="00103135"/>
    <w:rsid w:val="001033EE"/>
    <w:rsid w:val="001036A3"/>
    <w:rsid w:val="0010373A"/>
    <w:rsid w:val="00103E91"/>
    <w:rsid w:val="001040AF"/>
    <w:rsid w:val="00104566"/>
    <w:rsid w:val="001045EB"/>
    <w:rsid w:val="00104A1B"/>
    <w:rsid w:val="00104BB6"/>
    <w:rsid w:val="00105086"/>
    <w:rsid w:val="001051F0"/>
    <w:rsid w:val="00105585"/>
    <w:rsid w:val="001057CB"/>
    <w:rsid w:val="001058F0"/>
    <w:rsid w:val="001060F1"/>
    <w:rsid w:val="00106656"/>
    <w:rsid w:val="001068D7"/>
    <w:rsid w:val="0010690F"/>
    <w:rsid w:val="0010731D"/>
    <w:rsid w:val="001079C4"/>
    <w:rsid w:val="00107E21"/>
    <w:rsid w:val="00107EB3"/>
    <w:rsid w:val="0011080D"/>
    <w:rsid w:val="001108FA"/>
    <w:rsid w:val="00110C97"/>
    <w:rsid w:val="001111F9"/>
    <w:rsid w:val="0011125C"/>
    <w:rsid w:val="001112EC"/>
    <w:rsid w:val="00111465"/>
    <w:rsid w:val="001115A5"/>
    <w:rsid w:val="00111C15"/>
    <w:rsid w:val="0011203F"/>
    <w:rsid w:val="001127F4"/>
    <w:rsid w:val="00112894"/>
    <w:rsid w:val="00112973"/>
    <w:rsid w:val="00112D5D"/>
    <w:rsid w:val="00113503"/>
    <w:rsid w:val="00113A8E"/>
    <w:rsid w:val="001143D9"/>
    <w:rsid w:val="00114954"/>
    <w:rsid w:val="0011497E"/>
    <w:rsid w:val="0011549B"/>
    <w:rsid w:val="001156E0"/>
    <w:rsid w:val="00115A88"/>
    <w:rsid w:val="00115B0F"/>
    <w:rsid w:val="00115C66"/>
    <w:rsid w:val="00115EEE"/>
    <w:rsid w:val="00115FC1"/>
    <w:rsid w:val="0011637B"/>
    <w:rsid w:val="00116A6F"/>
    <w:rsid w:val="00116AF4"/>
    <w:rsid w:val="00116D67"/>
    <w:rsid w:val="001171C4"/>
    <w:rsid w:val="0011768B"/>
    <w:rsid w:val="00117CD9"/>
    <w:rsid w:val="00117DE4"/>
    <w:rsid w:val="0012089F"/>
    <w:rsid w:val="001210A7"/>
    <w:rsid w:val="001211DE"/>
    <w:rsid w:val="00121A94"/>
    <w:rsid w:val="00121AEB"/>
    <w:rsid w:val="001222F3"/>
    <w:rsid w:val="00122400"/>
    <w:rsid w:val="0012248B"/>
    <w:rsid w:val="001225E2"/>
    <w:rsid w:val="00122755"/>
    <w:rsid w:val="0012275E"/>
    <w:rsid w:val="00122795"/>
    <w:rsid w:val="00122838"/>
    <w:rsid w:val="001231C8"/>
    <w:rsid w:val="00123D3D"/>
    <w:rsid w:val="00123ECB"/>
    <w:rsid w:val="001241BD"/>
    <w:rsid w:val="0012431B"/>
    <w:rsid w:val="0012440F"/>
    <w:rsid w:val="00124A51"/>
    <w:rsid w:val="00124BCD"/>
    <w:rsid w:val="001255CC"/>
    <w:rsid w:val="00125895"/>
    <w:rsid w:val="00125BA8"/>
    <w:rsid w:val="00125CCE"/>
    <w:rsid w:val="00125F45"/>
    <w:rsid w:val="00126023"/>
    <w:rsid w:val="0012658E"/>
    <w:rsid w:val="001265FB"/>
    <w:rsid w:val="0012713B"/>
    <w:rsid w:val="00127156"/>
    <w:rsid w:val="001301AB"/>
    <w:rsid w:val="00130A55"/>
    <w:rsid w:val="00130A5E"/>
    <w:rsid w:val="00130AAC"/>
    <w:rsid w:val="00130F11"/>
    <w:rsid w:val="001313D1"/>
    <w:rsid w:val="00131468"/>
    <w:rsid w:val="0013188F"/>
    <w:rsid w:val="001319B9"/>
    <w:rsid w:val="00131CE4"/>
    <w:rsid w:val="00131DE3"/>
    <w:rsid w:val="00131EAD"/>
    <w:rsid w:val="00132274"/>
    <w:rsid w:val="00132857"/>
    <w:rsid w:val="00132BBA"/>
    <w:rsid w:val="00132D13"/>
    <w:rsid w:val="001331AD"/>
    <w:rsid w:val="0013328D"/>
    <w:rsid w:val="0013352E"/>
    <w:rsid w:val="001335E3"/>
    <w:rsid w:val="0013413C"/>
    <w:rsid w:val="0013495F"/>
    <w:rsid w:val="00134996"/>
    <w:rsid w:val="00134B96"/>
    <w:rsid w:val="00134F38"/>
    <w:rsid w:val="00135A40"/>
    <w:rsid w:val="00135C33"/>
    <w:rsid w:val="00135F81"/>
    <w:rsid w:val="0013624B"/>
    <w:rsid w:val="001366F0"/>
    <w:rsid w:val="00136725"/>
    <w:rsid w:val="00136A76"/>
    <w:rsid w:val="0013710D"/>
    <w:rsid w:val="001374D9"/>
    <w:rsid w:val="001374E0"/>
    <w:rsid w:val="001378AE"/>
    <w:rsid w:val="00137A14"/>
    <w:rsid w:val="00137C19"/>
    <w:rsid w:val="00137D56"/>
    <w:rsid w:val="00137F9C"/>
    <w:rsid w:val="001402B0"/>
    <w:rsid w:val="00140D32"/>
    <w:rsid w:val="00140E8F"/>
    <w:rsid w:val="00141066"/>
    <w:rsid w:val="001411E4"/>
    <w:rsid w:val="00141728"/>
    <w:rsid w:val="00141B2F"/>
    <w:rsid w:val="00141D0D"/>
    <w:rsid w:val="001426C2"/>
    <w:rsid w:val="001433D7"/>
    <w:rsid w:val="0014362C"/>
    <w:rsid w:val="001436F4"/>
    <w:rsid w:val="001437B6"/>
    <w:rsid w:val="001439EF"/>
    <w:rsid w:val="00143AF5"/>
    <w:rsid w:val="00143EEF"/>
    <w:rsid w:val="001440BF"/>
    <w:rsid w:val="00144465"/>
    <w:rsid w:val="00144725"/>
    <w:rsid w:val="001449AA"/>
    <w:rsid w:val="00144A02"/>
    <w:rsid w:val="00144DB2"/>
    <w:rsid w:val="00145112"/>
    <w:rsid w:val="0014647E"/>
    <w:rsid w:val="001466B3"/>
    <w:rsid w:val="001470F3"/>
    <w:rsid w:val="0014734F"/>
    <w:rsid w:val="00147372"/>
    <w:rsid w:val="0014747B"/>
    <w:rsid w:val="0014790A"/>
    <w:rsid w:val="001479DB"/>
    <w:rsid w:val="00147E4E"/>
    <w:rsid w:val="00150233"/>
    <w:rsid w:val="001504F0"/>
    <w:rsid w:val="00150BA0"/>
    <w:rsid w:val="00150BC2"/>
    <w:rsid w:val="00150DDE"/>
    <w:rsid w:val="00150FB8"/>
    <w:rsid w:val="001515C7"/>
    <w:rsid w:val="00151A5B"/>
    <w:rsid w:val="00151A79"/>
    <w:rsid w:val="00152020"/>
    <w:rsid w:val="00152334"/>
    <w:rsid w:val="001523AB"/>
    <w:rsid w:val="00152B7E"/>
    <w:rsid w:val="00152DE0"/>
    <w:rsid w:val="0015303F"/>
    <w:rsid w:val="0015314E"/>
    <w:rsid w:val="0015348B"/>
    <w:rsid w:val="00153789"/>
    <w:rsid w:val="00153849"/>
    <w:rsid w:val="00153B90"/>
    <w:rsid w:val="0015443D"/>
    <w:rsid w:val="00154709"/>
    <w:rsid w:val="00154720"/>
    <w:rsid w:val="001547B5"/>
    <w:rsid w:val="00155121"/>
    <w:rsid w:val="001552E3"/>
    <w:rsid w:val="0015586F"/>
    <w:rsid w:val="001558C6"/>
    <w:rsid w:val="00155A6C"/>
    <w:rsid w:val="00155EE3"/>
    <w:rsid w:val="00155FE0"/>
    <w:rsid w:val="00156750"/>
    <w:rsid w:val="00156AEF"/>
    <w:rsid w:val="00156CDD"/>
    <w:rsid w:val="00156DD6"/>
    <w:rsid w:val="00156DFD"/>
    <w:rsid w:val="00156E36"/>
    <w:rsid w:val="0015784F"/>
    <w:rsid w:val="001579B4"/>
    <w:rsid w:val="00157DD2"/>
    <w:rsid w:val="00157FF1"/>
    <w:rsid w:val="00160129"/>
    <w:rsid w:val="0016026B"/>
    <w:rsid w:val="001604A1"/>
    <w:rsid w:val="00160825"/>
    <w:rsid w:val="00160832"/>
    <w:rsid w:val="001609A8"/>
    <w:rsid w:val="00161041"/>
    <w:rsid w:val="00161140"/>
    <w:rsid w:val="001612C4"/>
    <w:rsid w:val="00161400"/>
    <w:rsid w:val="00161B84"/>
    <w:rsid w:val="001620BE"/>
    <w:rsid w:val="00162113"/>
    <w:rsid w:val="00162126"/>
    <w:rsid w:val="001623F5"/>
    <w:rsid w:val="00162774"/>
    <w:rsid w:val="00162AAE"/>
    <w:rsid w:val="001632E7"/>
    <w:rsid w:val="00164496"/>
    <w:rsid w:val="001646CE"/>
    <w:rsid w:val="0016488E"/>
    <w:rsid w:val="001649A1"/>
    <w:rsid w:val="001649A8"/>
    <w:rsid w:val="00164A20"/>
    <w:rsid w:val="00164D1B"/>
    <w:rsid w:val="00164EBE"/>
    <w:rsid w:val="001654D6"/>
    <w:rsid w:val="0016590D"/>
    <w:rsid w:val="0016610D"/>
    <w:rsid w:val="001661C7"/>
    <w:rsid w:val="001663E5"/>
    <w:rsid w:val="00166944"/>
    <w:rsid w:val="001669EA"/>
    <w:rsid w:val="00166B5B"/>
    <w:rsid w:val="001673EE"/>
    <w:rsid w:val="001675FF"/>
    <w:rsid w:val="00167625"/>
    <w:rsid w:val="00167FE1"/>
    <w:rsid w:val="001704BB"/>
    <w:rsid w:val="00170EA4"/>
    <w:rsid w:val="00170F82"/>
    <w:rsid w:val="00171175"/>
    <w:rsid w:val="001711F8"/>
    <w:rsid w:val="0017125B"/>
    <w:rsid w:val="00171270"/>
    <w:rsid w:val="00171665"/>
    <w:rsid w:val="00171B42"/>
    <w:rsid w:val="00171C4C"/>
    <w:rsid w:val="00171E45"/>
    <w:rsid w:val="00171F1C"/>
    <w:rsid w:val="0017235F"/>
    <w:rsid w:val="001724AD"/>
    <w:rsid w:val="001727C2"/>
    <w:rsid w:val="001728B4"/>
    <w:rsid w:val="00172C05"/>
    <w:rsid w:val="0017370E"/>
    <w:rsid w:val="00173737"/>
    <w:rsid w:val="001739AC"/>
    <w:rsid w:val="001739EE"/>
    <w:rsid w:val="00173CDC"/>
    <w:rsid w:val="001742C9"/>
    <w:rsid w:val="0017434F"/>
    <w:rsid w:val="0017444A"/>
    <w:rsid w:val="0017465F"/>
    <w:rsid w:val="001747A1"/>
    <w:rsid w:val="00175015"/>
    <w:rsid w:val="001751FF"/>
    <w:rsid w:val="001755A2"/>
    <w:rsid w:val="00175D40"/>
    <w:rsid w:val="00175E78"/>
    <w:rsid w:val="00176218"/>
    <w:rsid w:val="001769EB"/>
    <w:rsid w:val="00176A21"/>
    <w:rsid w:val="00176E7A"/>
    <w:rsid w:val="00177170"/>
    <w:rsid w:val="0017731A"/>
    <w:rsid w:val="001778EC"/>
    <w:rsid w:val="00177ECE"/>
    <w:rsid w:val="00177F8E"/>
    <w:rsid w:val="0018073A"/>
    <w:rsid w:val="00180A1F"/>
    <w:rsid w:val="00180A36"/>
    <w:rsid w:val="00180E87"/>
    <w:rsid w:val="00180F07"/>
    <w:rsid w:val="001815E1"/>
    <w:rsid w:val="00181B88"/>
    <w:rsid w:val="00181D70"/>
    <w:rsid w:val="001821AD"/>
    <w:rsid w:val="00182348"/>
    <w:rsid w:val="0018263B"/>
    <w:rsid w:val="001827A0"/>
    <w:rsid w:val="00182A1D"/>
    <w:rsid w:val="00183A41"/>
    <w:rsid w:val="00183BF3"/>
    <w:rsid w:val="00183EC3"/>
    <w:rsid w:val="00184EC5"/>
    <w:rsid w:val="001855FC"/>
    <w:rsid w:val="00185724"/>
    <w:rsid w:val="00185906"/>
    <w:rsid w:val="00185AA8"/>
    <w:rsid w:val="00185C3B"/>
    <w:rsid w:val="00185E68"/>
    <w:rsid w:val="00186A41"/>
    <w:rsid w:val="0018709F"/>
    <w:rsid w:val="00187506"/>
    <w:rsid w:val="001876D0"/>
    <w:rsid w:val="00187991"/>
    <w:rsid w:val="00187BE1"/>
    <w:rsid w:val="00187C97"/>
    <w:rsid w:val="00190062"/>
    <w:rsid w:val="001902D2"/>
    <w:rsid w:val="00190487"/>
    <w:rsid w:val="0019060C"/>
    <w:rsid w:val="00190961"/>
    <w:rsid w:val="00190CA7"/>
    <w:rsid w:val="00190EC5"/>
    <w:rsid w:val="00190EDD"/>
    <w:rsid w:val="001911B0"/>
    <w:rsid w:val="0019144B"/>
    <w:rsid w:val="00191501"/>
    <w:rsid w:val="00191553"/>
    <w:rsid w:val="00191B27"/>
    <w:rsid w:val="00191DE1"/>
    <w:rsid w:val="00192425"/>
    <w:rsid w:val="00192614"/>
    <w:rsid w:val="001927AF"/>
    <w:rsid w:val="00192A19"/>
    <w:rsid w:val="00192CA7"/>
    <w:rsid w:val="00192DE0"/>
    <w:rsid w:val="001932E3"/>
    <w:rsid w:val="00193362"/>
    <w:rsid w:val="0019396C"/>
    <w:rsid w:val="00193B5E"/>
    <w:rsid w:val="00193FB2"/>
    <w:rsid w:val="001940CD"/>
    <w:rsid w:val="00194108"/>
    <w:rsid w:val="00194BFD"/>
    <w:rsid w:val="00194D40"/>
    <w:rsid w:val="00194E45"/>
    <w:rsid w:val="00195928"/>
    <w:rsid w:val="0019593B"/>
    <w:rsid w:val="00195CFA"/>
    <w:rsid w:val="00195E1A"/>
    <w:rsid w:val="00196068"/>
    <w:rsid w:val="00196426"/>
    <w:rsid w:val="001964C6"/>
    <w:rsid w:val="00196A0B"/>
    <w:rsid w:val="00196F60"/>
    <w:rsid w:val="00197321"/>
    <w:rsid w:val="00197676"/>
    <w:rsid w:val="001976DC"/>
    <w:rsid w:val="00197AE2"/>
    <w:rsid w:val="001A0DBD"/>
    <w:rsid w:val="001A109B"/>
    <w:rsid w:val="001A111C"/>
    <w:rsid w:val="001A18FE"/>
    <w:rsid w:val="001A1F1A"/>
    <w:rsid w:val="001A1F33"/>
    <w:rsid w:val="001A2165"/>
    <w:rsid w:val="001A2365"/>
    <w:rsid w:val="001A2657"/>
    <w:rsid w:val="001A26FF"/>
    <w:rsid w:val="001A2966"/>
    <w:rsid w:val="001A2B65"/>
    <w:rsid w:val="001A2C82"/>
    <w:rsid w:val="001A3263"/>
    <w:rsid w:val="001A338A"/>
    <w:rsid w:val="001A33EE"/>
    <w:rsid w:val="001A3B1E"/>
    <w:rsid w:val="001A3B5E"/>
    <w:rsid w:val="001A3D94"/>
    <w:rsid w:val="001A3F65"/>
    <w:rsid w:val="001A45FB"/>
    <w:rsid w:val="001A47DF"/>
    <w:rsid w:val="001A498B"/>
    <w:rsid w:val="001A5030"/>
    <w:rsid w:val="001A51AA"/>
    <w:rsid w:val="001A5433"/>
    <w:rsid w:val="001A55C6"/>
    <w:rsid w:val="001A593F"/>
    <w:rsid w:val="001A59C6"/>
    <w:rsid w:val="001A5FAE"/>
    <w:rsid w:val="001A63A6"/>
    <w:rsid w:val="001A66D4"/>
    <w:rsid w:val="001A6843"/>
    <w:rsid w:val="001A6A90"/>
    <w:rsid w:val="001A6DBF"/>
    <w:rsid w:val="001A6F0C"/>
    <w:rsid w:val="001A719B"/>
    <w:rsid w:val="001A7911"/>
    <w:rsid w:val="001B1055"/>
    <w:rsid w:val="001B1058"/>
    <w:rsid w:val="001B1146"/>
    <w:rsid w:val="001B190B"/>
    <w:rsid w:val="001B1A73"/>
    <w:rsid w:val="001B1AAE"/>
    <w:rsid w:val="001B1B77"/>
    <w:rsid w:val="001B2677"/>
    <w:rsid w:val="001B288B"/>
    <w:rsid w:val="001B2B00"/>
    <w:rsid w:val="001B2D95"/>
    <w:rsid w:val="001B30D8"/>
    <w:rsid w:val="001B39D7"/>
    <w:rsid w:val="001B3B80"/>
    <w:rsid w:val="001B3B9E"/>
    <w:rsid w:val="001B3D4F"/>
    <w:rsid w:val="001B3FE1"/>
    <w:rsid w:val="001B41F2"/>
    <w:rsid w:val="001B47FB"/>
    <w:rsid w:val="001B4DB4"/>
    <w:rsid w:val="001B4F68"/>
    <w:rsid w:val="001B5C03"/>
    <w:rsid w:val="001B5D41"/>
    <w:rsid w:val="001B6358"/>
    <w:rsid w:val="001B6621"/>
    <w:rsid w:val="001B6652"/>
    <w:rsid w:val="001B680C"/>
    <w:rsid w:val="001B6BCC"/>
    <w:rsid w:val="001B6F4D"/>
    <w:rsid w:val="001B7438"/>
    <w:rsid w:val="001B74E9"/>
    <w:rsid w:val="001B7D39"/>
    <w:rsid w:val="001C09E9"/>
    <w:rsid w:val="001C09ED"/>
    <w:rsid w:val="001C10BD"/>
    <w:rsid w:val="001C1502"/>
    <w:rsid w:val="001C18F6"/>
    <w:rsid w:val="001C1B70"/>
    <w:rsid w:val="001C21C4"/>
    <w:rsid w:val="001C2744"/>
    <w:rsid w:val="001C2C41"/>
    <w:rsid w:val="001C2DD4"/>
    <w:rsid w:val="001C3213"/>
    <w:rsid w:val="001C321B"/>
    <w:rsid w:val="001C33D8"/>
    <w:rsid w:val="001C3677"/>
    <w:rsid w:val="001C397E"/>
    <w:rsid w:val="001C458A"/>
    <w:rsid w:val="001C4653"/>
    <w:rsid w:val="001C49AC"/>
    <w:rsid w:val="001C5022"/>
    <w:rsid w:val="001C513B"/>
    <w:rsid w:val="001C52A5"/>
    <w:rsid w:val="001C54AE"/>
    <w:rsid w:val="001C5539"/>
    <w:rsid w:val="001C55CF"/>
    <w:rsid w:val="001C5615"/>
    <w:rsid w:val="001C5A97"/>
    <w:rsid w:val="001C5A9B"/>
    <w:rsid w:val="001C5C0F"/>
    <w:rsid w:val="001C5D81"/>
    <w:rsid w:val="001C68D6"/>
    <w:rsid w:val="001C69C2"/>
    <w:rsid w:val="001C6AAE"/>
    <w:rsid w:val="001C71EB"/>
    <w:rsid w:val="001C73C6"/>
    <w:rsid w:val="001C7572"/>
    <w:rsid w:val="001C7B9B"/>
    <w:rsid w:val="001C7BE7"/>
    <w:rsid w:val="001C7C21"/>
    <w:rsid w:val="001C7CCF"/>
    <w:rsid w:val="001D013B"/>
    <w:rsid w:val="001D0364"/>
    <w:rsid w:val="001D04BD"/>
    <w:rsid w:val="001D0903"/>
    <w:rsid w:val="001D0B40"/>
    <w:rsid w:val="001D1507"/>
    <w:rsid w:val="001D1A82"/>
    <w:rsid w:val="001D1F69"/>
    <w:rsid w:val="001D1FE6"/>
    <w:rsid w:val="001D2779"/>
    <w:rsid w:val="001D27C7"/>
    <w:rsid w:val="001D2865"/>
    <w:rsid w:val="001D28CD"/>
    <w:rsid w:val="001D2D85"/>
    <w:rsid w:val="001D356D"/>
    <w:rsid w:val="001D35A5"/>
    <w:rsid w:val="001D35D1"/>
    <w:rsid w:val="001D3D5F"/>
    <w:rsid w:val="001D3E83"/>
    <w:rsid w:val="001D4816"/>
    <w:rsid w:val="001D4F45"/>
    <w:rsid w:val="001D5767"/>
    <w:rsid w:val="001D5A9F"/>
    <w:rsid w:val="001D6052"/>
    <w:rsid w:val="001D6376"/>
    <w:rsid w:val="001D66E0"/>
    <w:rsid w:val="001D6B23"/>
    <w:rsid w:val="001D7168"/>
    <w:rsid w:val="001D77FC"/>
    <w:rsid w:val="001D785B"/>
    <w:rsid w:val="001D7AE9"/>
    <w:rsid w:val="001E0394"/>
    <w:rsid w:val="001E05DF"/>
    <w:rsid w:val="001E119C"/>
    <w:rsid w:val="001E11C4"/>
    <w:rsid w:val="001E1221"/>
    <w:rsid w:val="001E12FF"/>
    <w:rsid w:val="001E13F0"/>
    <w:rsid w:val="001E14EC"/>
    <w:rsid w:val="001E151C"/>
    <w:rsid w:val="001E1BE7"/>
    <w:rsid w:val="001E1D13"/>
    <w:rsid w:val="001E1EC0"/>
    <w:rsid w:val="001E2681"/>
    <w:rsid w:val="001E2D4E"/>
    <w:rsid w:val="001E3261"/>
    <w:rsid w:val="001E34CB"/>
    <w:rsid w:val="001E36C8"/>
    <w:rsid w:val="001E3857"/>
    <w:rsid w:val="001E3D4F"/>
    <w:rsid w:val="001E3F6F"/>
    <w:rsid w:val="001E407F"/>
    <w:rsid w:val="001E42BF"/>
    <w:rsid w:val="001E4B06"/>
    <w:rsid w:val="001E4B8D"/>
    <w:rsid w:val="001E5226"/>
    <w:rsid w:val="001E5256"/>
    <w:rsid w:val="001E59D0"/>
    <w:rsid w:val="001E6604"/>
    <w:rsid w:val="001E6AD4"/>
    <w:rsid w:val="001E6E61"/>
    <w:rsid w:val="001E70EE"/>
    <w:rsid w:val="001E78D9"/>
    <w:rsid w:val="001E78E9"/>
    <w:rsid w:val="001E79A9"/>
    <w:rsid w:val="001E79FA"/>
    <w:rsid w:val="001E7F40"/>
    <w:rsid w:val="001F02E4"/>
    <w:rsid w:val="001F03AC"/>
    <w:rsid w:val="001F04C4"/>
    <w:rsid w:val="001F0C5A"/>
    <w:rsid w:val="001F0EE1"/>
    <w:rsid w:val="001F1001"/>
    <w:rsid w:val="001F13F3"/>
    <w:rsid w:val="001F14A1"/>
    <w:rsid w:val="001F1677"/>
    <w:rsid w:val="001F19C9"/>
    <w:rsid w:val="001F208F"/>
    <w:rsid w:val="001F2128"/>
    <w:rsid w:val="001F2366"/>
    <w:rsid w:val="001F2474"/>
    <w:rsid w:val="001F2676"/>
    <w:rsid w:val="001F2A5E"/>
    <w:rsid w:val="001F2B3B"/>
    <w:rsid w:val="001F2D3F"/>
    <w:rsid w:val="001F37DD"/>
    <w:rsid w:val="001F3965"/>
    <w:rsid w:val="001F3A78"/>
    <w:rsid w:val="001F3ABD"/>
    <w:rsid w:val="001F3E27"/>
    <w:rsid w:val="001F3E4B"/>
    <w:rsid w:val="001F3EA8"/>
    <w:rsid w:val="001F4043"/>
    <w:rsid w:val="001F42DC"/>
    <w:rsid w:val="001F430D"/>
    <w:rsid w:val="001F4625"/>
    <w:rsid w:val="001F47AE"/>
    <w:rsid w:val="001F4CF6"/>
    <w:rsid w:val="001F5293"/>
    <w:rsid w:val="001F5714"/>
    <w:rsid w:val="001F5B76"/>
    <w:rsid w:val="001F5B96"/>
    <w:rsid w:val="001F5FB0"/>
    <w:rsid w:val="001F637E"/>
    <w:rsid w:val="001F6679"/>
    <w:rsid w:val="001F6F5C"/>
    <w:rsid w:val="001F7071"/>
    <w:rsid w:val="001F70ED"/>
    <w:rsid w:val="001F7222"/>
    <w:rsid w:val="001F7A44"/>
    <w:rsid w:val="001F7A80"/>
    <w:rsid w:val="001F7B0B"/>
    <w:rsid w:val="001F7D47"/>
    <w:rsid w:val="0020004B"/>
    <w:rsid w:val="00200808"/>
    <w:rsid w:val="00200941"/>
    <w:rsid w:val="00200A91"/>
    <w:rsid w:val="00200BFC"/>
    <w:rsid w:val="00200E2B"/>
    <w:rsid w:val="002012E9"/>
    <w:rsid w:val="002018A5"/>
    <w:rsid w:val="00201A81"/>
    <w:rsid w:val="002024F1"/>
    <w:rsid w:val="00202914"/>
    <w:rsid w:val="00202D66"/>
    <w:rsid w:val="0020341C"/>
    <w:rsid w:val="00203E41"/>
    <w:rsid w:val="00203FCC"/>
    <w:rsid w:val="00204030"/>
    <w:rsid w:val="002046DC"/>
    <w:rsid w:val="002047CB"/>
    <w:rsid w:val="002047D8"/>
    <w:rsid w:val="00204DCD"/>
    <w:rsid w:val="00204ECC"/>
    <w:rsid w:val="0020550F"/>
    <w:rsid w:val="00205612"/>
    <w:rsid w:val="00205C6C"/>
    <w:rsid w:val="00207685"/>
    <w:rsid w:val="00207FA1"/>
    <w:rsid w:val="002101A2"/>
    <w:rsid w:val="00210582"/>
    <w:rsid w:val="00210949"/>
    <w:rsid w:val="00210E6F"/>
    <w:rsid w:val="00211378"/>
    <w:rsid w:val="00211656"/>
    <w:rsid w:val="002117DD"/>
    <w:rsid w:val="00211B2C"/>
    <w:rsid w:val="00211D29"/>
    <w:rsid w:val="00211EB2"/>
    <w:rsid w:val="00212039"/>
    <w:rsid w:val="002120D9"/>
    <w:rsid w:val="002127EB"/>
    <w:rsid w:val="0021287A"/>
    <w:rsid w:val="00212F7A"/>
    <w:rsid w:val="00213069"/>
    <w:rsid w:val="002135E8"/>
    <w:rsid w:val="002139CB"/>
    <w:rsid w:val="00213AE5"/>
    <w:rsid w:val="0021427B"/>
    <w:rsid w:val="00214284"/>
    <w:rsid w:val="00214651"/>
    <w:rsid w:val="002146AC"/>
    <w:rsid w:val="002146AE"/>
    <w:rsid w:val="002147A7"/>
    <w:rsid w:val="00214BA7"/>
    <w:rsid w:val="00214CDC"/>
    <w:rsid w:val="00214D49"/>
    <w:rsid w:val="00214F75"/>
    <w:rsid w:val="002154A4"/>
    <w:rsid w:val="00215CB4"/>
    <w:rsid w:val="002161AF"/>
    <w:rsid w:val="0021682E"/>
    <w:rsid w:val="00216AB5"/>
    <w:rsid w:val="00216E0C"/>
    <w:rsid w:val="00216FA3"/>
    <w:rsid w:val="002173B5"/>
    <w:rsid w:val="002174D5"/>
    <w:rsid w:val="00217786"/>
    <w:rsid w:val="00217814"/>
    <w:rsid w:val="002178C3"/>
    <w:rsid w:val="00217AED"/>
    <w:rsid w:val="0022013F"/>
    <w:rsid w:val="0022016A"/>
    <w:rsid w:val="00220193"/>
    <w:rsid w:val="0022079A"/>
    <w:rsid w:val="00220837"/>
    <w:rsid w:val="00220EE2"/>
    <w:rsid w:val="00220F94"/>
    <w:rsid w:val="002210A3"/>
    <w:rsid w:val="00221186"/>
    <w:rsid w:val="002218B0"/>
    <w:rsid w:val="00221908"/>
    <w:rsid w:val="002220AA"/>
    <w:rsid w:val="0022221E"/>
    <w:rsid w:val="00222903"/>
    <w:rsid w:val="00222E8B"/>
    <w:rsid w:val="00222E9A"/>
    <w:rsid w:val="0022306C"/>
    <w:rsid w:val="0022352E"/>
    <w:rsid w:val="0022354E"/>
    <w:rsid w:val="002236B3"/>
    <w:rsid w:val="002239E7"/>
    <w:rsid w:val="00223A11"/>
    <w:rsid w:val="00223D29"/>
    <w:rsid w:val="002259BE"/>
    <w:rsid w:val="00225E46"/>
    <w:rsid w:val="00226B97"/>
    <w:rsid w:val="00226C3B"/>
    <w:rsid w:val="002271D1"/>
    <w:rsid w:val="00227624"/>
    <w:rsid w:val="002276D5"/>
    <w:rsid w:val="002278A7"/>
    <w:rsid w:val="00230442"/>
    <w:rsid w:val="00230D8C"/>
    <w:rsid w:val="00230E57"/>
    <w:rsid w:val="0023142D"/>
    <w:rsid w:val="002319B8"/>
    <w:rsid w:val="00231CD5"/>
    <w:rsid w:val="00231D5F"/>
    <w:rsid w:val="00231F5D"/>
    <w:rsid w:val="00232246"/>
    <w:rsid w:val="002322E0"/>
    <w:rsid w:val="0023244D"/>
    <w:rsid w:val="00232665"/>
    <w:rsid w:val="002327CA"/>
    <w:rsid w:val="00232998"/>
    <w:rsid w:val="00232CF3"/>
    <w:rsid w:val="00232DA2"/>
    <w:rsid w:val="002334DF"/>
    <w:rsid w:val="00233D5C"/>
    <w:rsid w:val="00234136"/>
    <w:rsid w:val="002348C1"/>
    <w:rsid w:val="002358E6"/>
    <w:rsid w:val="00236412"/>
    <w:rsid w:val="00236F0B"/>
    <w:rsid w:val="002373C9"/>
    <w:rsid w:val="0024097D"/>
    <w:rsid w:val="00240C80"/>
    <w:rsid w:val="00241198"/>
    <w:rsid w:val="0024125E"/>
    <w:rsid w:val="00241A6C"/>
    <w:rsid w:val="002426E2"/>
    <w:rsid w:val="00242855"/>
    <w:rsid w:val="0024359D"/>
    <w:rsid w:val="0024443C"/>
    <w:rsid w:val="00244462"/>
    <w:rsid w:val="0024456E"/>
    <w:rsid w:val="00244621"/>
    <w:rsid w:val="00244687"/>
    <w:rsid w:val="002446F5"/>
    <w:rsid w:val="002447D7"/>
    <w:rsid w:val="002447FB"/>
    <w:rsid w:val="00244B38"/>
    <w:rsid w:val="002450F2"/>
    <w:rsid w:val="002459D0"/>
    <w:rsid w:val="00245D6D"/>
    <w:rsid w:val="00245EA5"/>
    <w:rsid w:val="00245ED6"/>
    <w:rsid w:val="00246184"/>
    <w:rsid w:val="00246481"/>
    <w:rsid w:val="00246495"/>
    <w:rsid w:val="002464CD"/>
    <w:rsid w:val="00246956"/>
    <w:rsid w:val="00246CCA"/>
    <w:rsid w:val="00246D3F"/>
    <w:rsid w:val="00246DDD"/>
    <w:rsid w:val="00246EA3"/>
    <w:rsid w:val="002472C0"/>
    <w:rsid w:val="0024745C"/>
    <w:rsid w:val="00247EB8"/>
    <w:rsid w:val="00250587"/>
    <w:rsid w:val="00250A9F"/>
    <w:rsid w:val="00250B6B"/>
    <w:rsid w:val="00250F20"/>
    <w:rsid w:val="0025108A"/>
    <w:rsid w:val="0025113C"/>
    <w:rsid w:val="0025125C"/>
    <w:rsid w:val="002522A6"/>
    <w:rsid w:val="00252365"/>
    <w:rsid w:val="00252390"/>
    <w:rsid w:val="002523EE"/>
    <w:rsid w:val="002524E5"/>
    <w:rsid w:val="00252AB9"/>
    <w:rsid w:val="00252D4D"/>
    <w:rsid w:val="00252F49"/>
    <w:rsid w:val="002530FF"/>
    <w:rsid w:val="002532BB"/>
    <w:rsid w:val="0025395E"/>
    <w:rsid w:val="00253AC6"/>
    <w:rsid w:val="002540A1"/>
    <w:rsid w:val="002546F7"/>
    <w:rsid w:val="00254A2F"/>
    <w:rsid w:val="00254A96"/>
    <w:rsid w:val="002551E0"/>
    <w:rsid w:val="00255890"/>
    <w:rsid w:val="002558AB"/>
    <w:rsid w:val="00256991"/>
    <w:rsid w:val="00256BB1"/>
    <w:rsid w:val="00256EC4"/>
    <w:rsid w:val="00257642"/>
    <w:rsid w:val="00257967"/>
    <w:rsid w:val="00257C23"/>
    <w:rsid w:val="00260AB4"/>
    <w:rsid w:val="00260D24"/>
    <w:rsid w:val="00260E95"/>
    <w:rsid w:val="002613A1"/>
    <w:rsid w:val="00261627"/>
    <w:rsid w:val="002616BF"/>
    <w:rsid w:val="0026199A"/>
    <w:rsid w:val="00261E4E"/>
    <w:rsid w:val="00262365"/>
    <w:rsid w:val="0026273B"/>
    <w:rsid w:val="00262740"/>
    <w:rsid w:val="00263197"/>
    <w:rsid w:val="002631C0"/>
    <w:rsid w:val="002631E6"/>
    <w:rsid w:val="00263456"/>
    <w:rsid w:val="0026366B"/>
    <w:rsid w:val="0026378F"/>
    <w:rsid w:val="002638A3"/>
    <w:rsid w:val="00264887"/>
    <w:rsid w:val="002648E5"/>
    <w:rsid w:val="002649FD"/>
    <w:rsid w:val="00264A74"/>
    <w:rsid w:val="00264A76"/>
    <w:rsid w:val="00264BBB"/>
    <w:rsid w:val="00264D65"/>
    <w:rsid w:val="00264E7F"/>
    <w:rsid w:val="002653BB"/>
    <w:rsid w:val="002656EE"/>
    <w:rsid w:val="002658F7"/>
    <w:rsid w:val="00265AFF"/>
    <w:rsid w:val="0026611D"/>
    <w:rsid w:val="002668CA"/>
    <w:rsid w:val="0026698F"/>
    <w:rsid w:val="00267278"/>
    <w:rsid w:val="002672D1"/>
    <w:rsid w:val="00267495"/>
    <w:rsid w:val="0026789B"/>
    <w:rsid w:val="00267EB3"/>
    <w:rsid w:val="00267FD7"/>
    <w:rsid w:val="00270617"/>
    <w:rsid w:val="00270CBB"/>
    <w:rsid w:val="00270D0C"/>
    <w:rsid w:val="00270E19"/>
    <w:rsid w:val="0027139B"/>
    <w:rsid w:val="0027163B"/>
    <w:rsid w:val="00271C60"/>
    <w:rsid w:val="00271DF3"/>
    <w:rsid w:val="00271E2D"/>
    <w:rsid w:val="002723A7"/>
    <w:rsid w:val="00272519"/>
    <w:rsid w:val="002725C8"/>
    <w:rsid w:val="0027271A"/>
    <w:rsid w:val="00272F7A"/>
    <w:rsid w:val="00272FBC"/>
    <w:rsid w:val="0027316A"/>
    <w:rsid w:val="0027348A"/>
    <w:rsid w:val="0027393E"/>
    <w:rsid w:val="00273DAD"/>
    <w:rsid w:val="00273FC3"/>
    <w:rsid w:val="002745EE"/>
    <w:rsid w:val="002746C7"/>
    <w:rsid w:val="002746D4"/>
    <w:rsid w:val="00274828"/>
    <w:rsid w:val="00274860"/>
    <w:rsid w:val="002748A7"/>
    <w:rsid w:val="00274B63"/>
    <w:rsid w:val="00274EFB"/>
    <w:rsid w:val="00275C67"/>
    <w:rsid w:val="00275D6A"/>
    <w:rsid w:val="00275F3C"/>
    <w:rsid w:val="00276684"/>
    <w:rsid w:val="00276EC4"/>
    <w:rsid w:val="00277006"/>
    <w:rsid w:val="002775B1"/>
    <w:rsid w:val="00277C06"/>
    <w:rsid w:val="00280249"/>
    <w:rsid w:val="002804B8"/>
    <w:rsid w:val="002806DE"/>
    <w:rsid w:val="00280FA1"/>
    <w:rsid w:val="00280FBB"/>
    <w:rsid w:val="00280FDC"/>
    <w:rsid w:val="002812BE"/>
    <w:rsid w:val="00281431"/>
    <w:rsid w:val="00281516"/>
    <w:rsid w:val="00281974"/>
    <w:rsid w:val="00281B2C"/>
    <w:rsid w:val="00281DA0"/>
    <w:rsid w:val="00282B3F"/>
    <w:rsid w:val="00282C33"/>
    <w:rsid w:val="00282CD2"/>
    <w:rsid w:val="00283023"/>
    <w:rsid w:val="002830DE"/>
    <w:rsid w:val="002830E5"/>
    <w:rsid w:val="002832A7"/>
    <w:rsid w:val="00283335"/>
    <w:rsid w:val="0028339D"/>
    <w:rsid w:val="0028380C"/>
    <w:rsid w:val="00284B26"/>
    <w:rsid w:val="00284BDE"/>
    <w:rsid w:val="00285417"/>
    <w:rsid w:val="0028570F"/>
    <w:rsid w:val="002857AE"/>
    <w:rsid w:val="002859E4"/>
    <w:rsid w:val="00285CD2"/>
    <w:rsid w:val="00285D6A"/>
    <w:rsid w:val="00285FAC"/>
    <w:rsid w:val="002867AB"/>
    <w:rsid w:val="0028698D"/>
    <w:rsid w:val="002870F5"/>
    <w:rsid w:val="002876E6"/>
    <w:rsid w:val="0028772C"/>
    <w:rsid w:val="002879B5"/>
    <w:rsid w:val="00287F7F"/>
    <w:rsid w:val="002902CE"/>
    <w:rsid w:val="00290A8E"/>
    <w:rsid w:val="002919A8"/>
    <w:rsid w:val="00291C53"/>
    <w:rsid w:val="00291D06"/>
    <w:rsid w:val="002922C5"/>
    <w:rsid w:val="00292E9C"/>
    <w:rsid w:val="002930AE"/>
    <w:rsid w:val="0029332F"/>
    <w:rsid w:val="00293346"/>
    <w:rsid w:val="00293398"/>
    <w:rsid w:val="002935A3"/>
    <w:rsid w:val="00293668"/>
    <w:rsid w:val="0029421C"/>
    <w:rsid w:val="00294580"/>
    <w:rsid w:val="0029485D"/>
    <w:rsid w:val="00295749"/>
    <w:rsid w:val="00295F64"/>
    <w:rsid w:val="002961B8"/>
    <w:rsid w:val="002964E5"/>
    <w:rsid w:val="00296B10"/>
    <w:rsid w:val="00296CF3"/>
    <w:rsid w:val="00297038"/>
    <w:rsid w:val="002970F0"/>
    <w:rsid w:val="002A00C0"/>
    <w:rsid w:val="002A0770"/>
    <w:rsid w:val="002A0B44"/>
    <w:rsid w:val="002A0B55"/>
    <w:rsid w:val="002A0D4A"/>
    <w:rsid w:val="002A0DE1"/>
    <w:rsid w:val="002A1454"/>
    <w:rsid w:val="002A145A"/>
    <w:rsid w:val="002A2B9E"/>
    <w:rsid w:val="002A2CB4"/>
    <w:rsid w:val="002A340B"/>
    <w:rsid w:val="002A381F"/>
    <w:rsid w:val="002A39C0"/>
    <w:rsid w:val="002A3CCE"/>
    <w:rsid w:val="002A3FA7"/>
    <w:rsid w:val="002A41A1"/>
    <w:rsid w:val="002A42D4"/>
    <w:rsid w:val="002A4683"/>
    <w:rsid w:val="002A4C77"/>
    <w:rsid w:val="002A4E6E"/>
    <w:rsid w:val="002A56AF"/>
    <w:rsid w:val="002A5C92"/>
    <w:rsid w:val="002A6172"/>
    <w:rsid w:val="002A64B4"/>
    <w:rsid w:val="002A64DF"/>
    <w:rsid w:val="002A652B"/>
    <w:rsid w:val="002A6770"/>
    <w:rsid w:val="002A69A9"/>
    <w:rsid w:val="002A6C66"/>
    <w:rsid w:val="002A71BB"/>
    <w:rsid w:val="002A74D9"/>
    <w:rsid w:val="002A7584"/>
    <w:rsid w:val="002B04CC"/>
    <w:rsid w:val="002B059A"/>
    <w:rsid w:val="002B0720"/>
    <w:rsid w:val="002B0FFF"/>
    <w:rsid w:val="002B1138"/>
    <w:rsid w:val="002B14AE"/>
    <w:rsid w:val="002B1947"/>
    <w:rsid w:val="002B1B37"/>
    <w:rsid w:val="002B21AC"/>
    <w:rsid w:val="002B269B"/>
    <w:rsid w:val="002B2AF5"/>
    <w:rsid w:val="002B339B"/>
    <w:rsid w:val="002B35C4"/>
    <w:rsid w:val="002B37E3"/>
    <w:rsid w:val="002B4853"/>
    <w:rsid w:val="002B48B8"/>
    <w:rsid w:val="002B5044"/>
    <w:rsid w:val="002B5365"/>
    <w:rsid w:val="002B538D"/>
    <w:rsid w:val="002B55EB"/>
    <w:rsid w:val="002B6226"/>
    <w:rsid w:val="002B67DE"/>
    <w:rsid w:val="002B6B11"/>
    <w:rsid w:val="002B6D69"/>
    <w:rsid w:val="002B6DA2"/>
    <w:rsid w:val="002B6DDF"/>
    <w:rsid w:val="002B7143"/>
    <w:rsid w:val="002B71C1"/>
    <w:rsid w:val="002B729C"/>
    <w:rsid w:val="002B7CBB"/>
    <w:rsid w:val="002C0A51"/>
    <w:rsid w:val="002C0DA8"/>
    <w:rsid w:val="002C1325"/>
    <w:rsid w:val="002C15AA"/>
    <w:rsid w:val="002C16C0"/>
    <w:rsid w:val="002C1BE7"/>
    <w:rsid w:val="002C2534"/>
    <w:rsid w:val="002C2A89"/>
    <w:rsid w:val="002C2A9E"/>
    <w:rsid w:val="002C2FA9"/>
    <w:rsid w:val="002C3293"/>
    <w:rsid w:val="002C36B3"/>
    <w:rsid w:val="002C3B90"/>
    <w:rsid w:val="002C4C71"/>
    <w:rsid w:val="002C594D"/>
    <w:rsid w:val="002C5CE8"/>
    <w:rsid w:val="002C5D4E"/>
    <w:rsid w:val="002C6256"/>
    <w:rsid w:val="002C68A2"/>
    <w:rsid w:val="002C72D5"/>
    <w:rsid w:val="002C7704"/>
    <w:rsid w:val="002C78FF"/>
    <w:rsid w:val="002C7FB1"/>
    <w:rsid w:val="002D057C"/>
    <w:rsid w:val="002D05C1"/>
    <w:rsid w:val="002D05D2"/>
    <w:rsid w:val="002D086A"/>
    <w:rsid w:val="002D0E99"/>
    <w:rsid w:val="002D11D6"/>
    <w:rsid w:val="002D187E"/>
    <w:rsid w:val="002D18CB"/>
    <w:rsid w:val="002D20E7"/>
    <w:rsid w:val="002D2181"/>
    <w:rsid w:val="002D2C46"/>
    <w:rsid w:val="002D2CEA"/>
    <w:rsid w:val="002D315E"/>
    <w:rsid w:val="002D35A4"/>
    <w:rsid w:val="002D3806"/>
    <w:rsid w:val="002D3C60"/>
    <w:rsid w:val="002D3D0C"/>
    <w:rsid w:val="002D4476"/>
    <w:rsid w:val="002D4743"/>
    <w:rsid w:val="002D4B72"/>
    <w:rsid w:val="002D4E64"/>
    <w:rsid w:val="002D5813"/>
    <w:rsid w:val="002D5D98"/>
    <w:rsid w:val="002D61CE"/>
    <w:rsid w:val="002D63FB"/>
    <w:rsid w:val="002D6449"/>
    <w:rsid w:val="002D65B7"/>
    <w:rsid w:val="002D6CEF"/>
    <w:rsid w:val="002D7240"/>
    <w:rsid w:val="002D7CF3"/>
    <w:rsid w:val="002D7F4A"/>
    <w:rsid w:val="002E0036"/>
    <w:rsid w:val="002E0245"/>
    <w:rsid w:val="002E09A6"/>
    <w:rsid w:val="002E1101"/>
    <w:rsid w:val="002E1A50"/>
    <w:rsid w:val="002E22D1"/>
    <w:rsid w:val="002E2690"/>
    <w:rsid w:val="002E29F9"/>
    <w:rsid w:val="002E2DB6"/>
    <w:rsid w:val="002E2DF6"/>
    <w:rsid w:val="002E37BD"/>
    <w:rsid w:val="002E3AC1"/>
    <w:rsid w:val="002E3DA1"/>
    <w:rsid w:val="002E419C"/>
    <w:rsid w:val="002E4234"/>
    <w:rsid w:val="002E4241"/>
    <w:rsid w:val="002E433E"/>
    <w:rsid w:val="002E45A8"/>
    <w:rsid w:val="002E4DA0"/>
    <w:rsid w:val="002E508B"/>
    <w:rsid w:val="002E50DB"/>
    <w:rsid w:val="002E59A9"/>
    <w:rsid w:val="002E743B"/>
    <w:rsid w:val="002E7F63"/>
    <w:rsid w:val="002F063B"/>
    <w:rsid w:val="002F0B3B"/>
    <w:rsid w:val="002F1042"/>
    <w:rsid w:val="002F1682"/>
    <w:rsid w:val="002F20C8"/>
    <w:rsid w:val="002F2323"/>
    <w:rsid w:val="002F237D"/>
    <w:rsid w:val="002F23B3"/>
    <w:rsid w:val="002F25F9"/>
    <w:rsid w:val="002F28FF"/>
    <w:rsid w:val="002F31F9"/>
    <w:rsid w:val="002F3440"/>
    <w:rsid w:val="002F3715"/>
    <w:rsid w:val="002F37F0"/>
    <w:rsid w:val="002F3B0A"/>
    <w:rsid w:val="002F3CB1"/>
    <w:rsid w:val="002F4078"/>
    <w:rsid w:val="002F49C0"/>
    <w:rsid w:val="002F4A3C"/>
    <w:rsid w:val="002F4BC1"/>
    <w:rsid w:val="002F557B"/>
    <w:rsid w:val="002F5849"/>
    <w:rsid w:val="002F5A69"/>
    <w:rsid w:val="002F5F5C"/>
    <w:rsid w:val="002F60DC"/>
    <w:rsid w:val="002F64CA"/>
    <w:rsid w:val="002F66FC"/>
    <w:rsid w:val="002F6873"/>
    <w:rsid w:val="002F6A62"/>
    <w:rsid w:val="002F6C5A"/>
    <w:rsid w:val="002F6DEB"/>
    <w:rsid w:val="002F70CF"/>
    <w:rsid w:val="002F7588"/>
    <w:rsid w:val="002F7834"/>
    <w:rsid w:val="002F7AED"/>
    <w:rsid w:val="003000B0"/>
    <w:rsid w:val="00300260"/>
    <w:rsid w:val="003007FC"/>
    <w:rsid w:val="003019AD"/>
    <w:rsid w:val="00301CB9"/>
    <w:rsid w:val="00301D81"/>
    <w:rsid w:val="00302678"/>
    <w:rsid w:val="00302ADD"/>
    <w:rsid w:val="00302E1F"/>
    <w:rsid w:val="00302F2E"/>
    <w:rsid w:val="003039ED"/>
    <w:rsid w:val="00303D4B"/>
    <w:rsid w:val="00303FCB"/>
    <w:rsid w:val="003041E0"/>
    <w:rsid w:val="003043EC"/>
    <w:rsid w:val="003047FE"/>
    <w:rsid w:val="003048C6"/>
    <w:rsid w:val="00304D9C"/>
    <w:rsid w:val="0030579B"/>
    <w:rsid w:val="00305A20"/>
    <w:rsid w:val="00305A68"/>
    <w:rsid w:val="00305AA6"/>
    <w:rsid w:val="00305D08"/>
    <w:rsid w:val="00305D95"/>
    <w:rsid w:val="00305E98"/>
    <w:rsid w:val="003061CA"/>
    <w:rsid w:val="00306522"/>
    <w:rsid w:val="00306572"/>
    <w:rsid w:val="00306913"/>
    <w:rsid w:val="00306A74"/>
    <w:rsid w:val="00307207"/>
    <w:rsid w:val="003075AE"/>
    <w:rsid w:val="003077D7"/>
    <w:rsid w:val="003078B4"/>
    <w:rsid w:val="00307A34"/>
    <w:rsid w:val="00307C6F"/>
    <w:rsid w:val="003103D0"/>
    <w:rsid w:val="00310561"/>
    <w:rsid w:val="00310614"/>
    <w:rsid w:val="00310A3D"/>
    <w:rsid w:val="00310FBB"/>
    <w:rsid w:val="003110D0"/>
    <w:rsid w:val="0031126E"/>
    <w:rsid w:val="003112C0"/>
    <w:rsid w:val="003112D6"/>
    <w:rsid w:val="003114E2"/>
    <w:rsid w:val="00311C21"/>
    <w:rsid w:val="00311E5F"/>
    <w:rsid w:val="00312008"/>
    <w:rsid w:val="00312046"/>
    <w:rsid w:val="00312AAD"/>
    <w:rsid w:val="00312BBC"/>
    <w:rsid w:val="00312D19"/>
    <w:rsid w:val="00312F15"/>
    <w:rsid w:val="00312F8D"/>
    <w:rsid w:val="00313228"/>
    <w:rsid w:val="003133A3"/>
    <w:rsid w:val="003133E9"/>
    <w:rsid w:val="003137F3"/>
    <w:rsid w:val="00313966"/>
    <w:rsid w:val="00313C2D"/>
    <w:rsid w:val="00313E4A"/>
    <w:rsid w:val="00313F12"/>
    <w:rsid w:val="00314423"/>
    <w:rsid w:val="0031463B"/>
    <w:rsid w:val="00314BF2"/>
    <w:rsid w:val="00314C24"/>
    <w:rsid w:val="00314D80"/>
    <w:rsid w:val="00315255"/>
    <w:rsid w:val="00315B7D"/>
    <w:rsid w:val="003160B7"/>
    <w:rsid w:val="00316183"/>
    <w:rsid w:val="00316FB2"/>
    <w:rsid w:val="0031716E"/>
    <w:rsid w:val="00317417"/>
    <w:rsid w:val="00317CC3"/>
    <w:rsid w:val="0032052D"/>
    <w:rsid w:val="00321286"/>
    <w:rsid w:val="00321AA5"/>
    <w:rsid w:val="00321C54"/>
    <w:rsid w:val="00322445"/>
    <w:rsid w:val="00322639"/>
    <w:rsid w:val="00322AE5"/>
    <w:rsid w:val="00322B57"/>
    <w:rsid w:val="00322EBE"/>
    <w:rsid w:val="00322F6D"/>
    <w:rsid w:val="00323085"/>
    <w:rsid w:val="00323102"/>
    <w:rsid w:val="00323590"/>
    <w:rsid w:val="00323759"/>
    <w:rsid w:val="00323841"/>
    <w:rsid w:val="00323C6A"/>
    <w:rsid w:val="00323CE4"/>
    <w:rsid w:val="00323CF2"/>
    <w:rsid w:val="00324023"/>
    <w:rsid w:val="003243A9"/>
    <w:rsid w:val="00324AE9"/>
    <w:rsid w:val="00324CFC"/>
    <w:rsid w:val="00325038"/>
    <w:rsid w:val="003250B6"/>
    <w:rsid w:val="003250C9"/>
    <w:rsid w:val="003254B2"/>
    <w:rsid w:val="003255F6"/>
    <w:rsid w:val="00325D56"/>
    <w:rsid w:val="003263A7"/>
    <w:rsid w:val="00326C1F"/>
    <w:rsid w:val="003270C4"/>
    <w:rsid w:val="00327751"/>
    <w:rsid w:val="00330247"/>
    <w:rsid w:val="00330896"/>
    <w:rsid w:val="00330D54"/>
    <w:rsid w:val="00330DF7"/>
    <w:rsid w:val="00331642"/>
    <w:rsid w:val="003318E3"/>
    <w:rsid w:val="003318EF"/>
    <w:rsid w:val="00331CD0"/>
    <w:rsid w:val="00331FFA"/>
    <w:rsid w:val="00332121"/>
    <w:rsid w:val="003335FE"/>
    <w:rsid w:val="00333692"/>
    <w:rsid w:val="00334069"/>
    <w:rsid w:val="003349CF"/>
    <w:rsid w:val="00334C82"/>
    <w:rsid w:val="00334DC4"/>
    <w:rsid w:val="0033532A"/>
    <w:rsid w:val="003359A2"/>
    <w:rsid w:val="00335C80"/>
    <w:rsid w:val="003362E7"/>
    <w:rsid w:val="00336458"/>
    <w:rsid w:val="00336A59"/>
    <w:rsid w:val="00336E88"/>
    <w:rsid w:val="0033768C"/>
    <w:rsid w:val="0033779F"/>
    <w:rsid w:val="00337B4A"/>
    <w:rsid w:val="0034009C"/>
    <w:rsid w:val="0034027F"/>
    <w:rsid w:val="00340522"/>
    <w:rsid w:val="00340E04"/>
    <w:rsid w:val="00340F28"/>
    <w:rsid w:val="00341161"/>
    <w:rsid w:val="003414F0"/>
    <w:rsid w:val="00341689"/>
    <w:rsid w:val="0034176A"/>
    <w:rsid w:val="00341809"/>
    <w:rsid w:val="0034198D"/>
    <w:rsid w:val="00341F52"/>
    <w:rsid w:val="0034248B"/>
    <w:rsid w:val="00342A58"/>
    <w:rsid w:val="003432F2"/>
    <w:rsid w:val="0034398F"/>
    <w:rsid w:val="00343D90"/>
    <w:rsid w:val="00343E8D"/>
    <w:rsid w:val="00343FBC"/>
    <w:rsid w:val="00344538"/>
    <w:rsid w:val="00344590"/>
    <w:rsid w:val="00344BA6"/>
    <w:rsid w:val="0034559F"/>
    <w:rsid w:val="00346194"/>
    <w:rsid w:val="00346406"/>
    <w:rsid w:val="00346D0F"/>
    <w:rsid w:val="00346FDC"/>
    <w:rsid w:val="00347127"/>
    <w:rsid w:val="00347907"/>
    <w:rsid w:val="00350200"/>
    <w:rsid w:val="00350217"/>
    <w:rsid w:val="00350310"/>
    <w:rsid w:val="00350650"/>
    <w:rsid w:val="003507CC"/>
    <w:rsid w:val="003507EF"/>
    <w:rsid w:val="003507FB"/>
    <w:rsid w:val="003509F0"/>
    <w:rsid w:val="00350FBA"/>
    <w:rsid w:val="003513B6"/>
    <w:rsid w:val="003514A4"/>
    <w:rsid w:val="003515FE"/>
    <w:rsid w:val="0035178C"/>
    <w:rsid w:val="0035179D"/>
    <w:rsid w:val="00351920"/>
    <w:rsid w:val="00351BA7"/>
    <w:rsid w:val="0035206C"/>
    <w:rsid w:val="00352820"/>
    <w:rsid w:val="003529EF"/>
    <w:rsid w:val="00352D06"/>
    <w:rsid w:val="00352EC1"/>
    <w:rsid w:val="003533C2"/>
    <w:rsid w:val="0035342D"/>
    <w:rsid w:val="00353A72"/>
    <w:rsid w:val="00353B11"/>
    <w:rsid w:val="00353C05"/>
    <w:rsid w:val="003542EE"/>
    <w:rsid w:val="00354659"/>
    <w:rsid w:val="00354E40"/>
    <w:rsid w:val="00354E94"/>
    <w:rsid w:val="00354F45"/>
    <w:rsid w:val="0035544C"/>
    <w:rsid w:val="003556EC"/>
    <w:rsid w:val="00355B01"/>
    <w:rsid w:val="003562FD"/>
    <w:rsid w:val="0035630E"/>
    <w:rsid w:val="00356483"/>
    <w:rsid w:val="00356509"/>
    <w:rsid w:val="003565AC"/>
    <w:rsid w:val="00356D53"/>
    <w:rsid w:val="00357C23"/>
    <w:rsid w:val="00360967"/>
    <w:rsid w:val="00361196"/>
    <w:rsid w:val="003612C6"/>
    <w:rsid w:val="0036148E"/>
    <w:rsid w:val="003618CD"/>
    <w:rsid w:val="00361A6F"/>
    <w:rsid w:val="00361AB5"/>
    <w:rsid w:val="00361D7F"/>
    <w:rsid w:val="00362212"/>
    <w:rsid w:val="003633D0"/>
    <w:rsid w:val="00363519"/>
    <w:rsid w:val="00363EE3"/>
    <w:rsid w:val="00364148"/>
    <w:rsid w:val="0036473D"/>
    <w:rsid w:val="00364F89"/>
    <w:rsid w:val="003652D7"/>
    <w:rsid w:val="003654D5"/>
    <w:rsid w:val="003656A0"/>
    <w:rsid w:val="00365832"/>
    <w:rsid w:val="003658E0"/>
    <w:rsid w:val="00365B72"/>
    <w:rsid w:val="00365D8D"/>
    <w:rsid w:val="00366024"/>
    <w:rsid w:val="00366448"/>
    <w:rsid w:val="00366F4C"/>
    <w:rsid w:val="00367455"/>
    <w:rsid w:val="00367615"/>
    <w:rsid w:val="003676DC"/>
    <w:rsid w:val="00367750"/>
    <w:rsid w:val="003677E1"/>
    <w:rsid w:val="0036797B"/>
    <w:rsid w:val="003679C3"/>
    <w:rsid w:val="00367B57"/>
    <w:rsid w:val="00370111"/>
    <w:rsid w:val="003704AE"/>
    <w:rsid w:val="0037081A"/>
    <w:rsid w:val="003710C8"/>
    <w:rsid w:val="00371672"/>
    <w:rsid w:val="003717F0"/>
    <w:rsid w:val="00371803"/>
    <w:rsid w:val="00371A19"/>
    <w:rsid w:val="00371FFA"/>
    <w:rsid w:val="0037263F"/>
    <w:rsid w:val="00372D35"/>
    <w:rsid w:val="00373543"/>
    <w:rsid w:val="00373F21"/>
    <w:rsid w:val="003741AE"/>
    <w:rsid w:val="003741B9"/>
    <w:rsid w:val="003743B9"/>
    <w:rsid w:val="00374415"/>
    <w:rsid w:val="003744F9"/>
    <w:rsid w:val="00374844"/>
    <w:rsid w:val="00374E28"/>
    <w:rsid w:val="00375B64"/>
    <w:rsid w:val="00375EDA"/>
    <w:rsid w:val="00376135"/>
    <w:rsid w:val="003761BA"/>
    <w:rsid w:val="0037641D"/>
    <w:rsid w:val="00376449"/>
    <w:rsid w:val="003766FF"/>
    <w:rsid w:val="00376D0D"/>
    <w:rsid w:val="003770FB"/>
    <w:rsid w:val="0037712A"/>
    <w:rsid w:val="003771E9"/>
    <w:rsid w:val="0037720F"/>
    <w:rsid w:val="003776C9"/>
    <w:rsid w:val="00377774"/>
    <w:rsid w:val="00377CCB"/>
    <w:rsid w:val="00380264"/>
    <w:rsid w:val="003804E6"/>
    <w:rsid w:val="00380833"/>
    <w:rsid w:val="00380AB8"/>
    <w:rsid w:val="00380ABD"/>
    <w:rsid w:val="00380AF7"/>
    <w:rsid w:val="00380C73"/>
    <w:rsid w:val="00380C8D"/>
    <w:rsid w:val="00380D86"/>
    <w:rsid w:val="00380E44"/>
    <w:rsid w:val="00380ED5"/>
    <w:rsid w:val="003819BD"/>
    <w:rsid w:val="00382819"/>
    <w:rsid w:val="00382B26"/>
    <w:rsid w:val="00382B37"/>
    <w:rsid w:val="00382C95"/>
    <w:rsid w:val="00383192"/>
    <w:rsid w:val="0038322E"/>
    <w:rsid w:val="00383242"/>
    <w:rsid w:val="003832E1"/>
    <w:rsid w:val="0038330B"/>
    <w:rsid w:val="00383324"/>
    <w:rsid w:val="00383329"/>
    <w:rsid w:val="003833F9"/>
    <w:rsid w:val="00383881"/>
    <w:rsid w:val="003838C7"/>
    <w:rsid w:val="00383922"/>
    <w:rsid w:val="003842AF"/>
    <w:rsid w:val="003842FF"/>
    <w:rsid w:val="003848F2"/>
    <w:rsid w:val="00384AA2"/>
    <w:rsid w:val="00384B0E"/>
    <w:rsid w:val="00384B3F"/>
    <w:rsid w:val="00384FE8"/>
    <w:rsid w:val="0038552A"/>
    <w:rsid w:val="00385582"/>
    <w:rsid w:val="0038570A"/>
    <w:rsid w:val="00385BF0"/>
    <w:rsid w:val="00385DBB"/>
    <w:rsid w:val="0038646A"/>
    <w:rsid w:val="003867DB"/>
    <w:rsid w:val="00386CC0"/>
    <w:rsid w:val="003878EF"/>
    <w:rsid w:val="003878F7"/>
    <w:rsid w:val="00387F37"/>
    <w:rsid w:val="003901FD"/>
    <w:rsid w:val="00390223"/>
    <w:rsid w:val="003909DD"/>
    <w:rsid w:val="0039104C"/>
    <w:rsid w:val="003917A1"/>
    <w:rsid w:val="00391CDA"/>
    <w:rsid w:val="00391DCD"/>
    <w:rsid w:val="00392048"/>
    <w:rsid w:val="0039211E"/>
    <w:rsid w:val="00392343"/>
    <w:rsid w:val="003923EB"/>
    <w:rsid w:val="00392416"/>
    <w:rsid w:val="0039259D"/>
    <w:rsid w:val="00392671"/>
    <w:rsid w:val="00392DA8"/>
    <w:rsid w:val="00392DB6"/>
    <w:rsid w:val="0039368D"/>
    <w:rsid w:val="00393E67"/>
    <w:rsid w:val="00394102"/>
    <w:rsid w:val="0039413F"/>
    <w:rsid w:val="003941C2"/>
    <w:rsid w:val="003947B4"/>
    <w:rsid w:val="003951FB"/>
    <w:rsid w:val="0039541B"/>
    <w:rsid w:val="0039544B"/>
    <w:rsid w:val="0039553D"/>
    <w:rsid w:val="003959E1"/>
    <w:rsid w:val="00395BA7"/>
    <w:rsid w:val="0039604B"/>
    <w:rsid w:val="00396057"/>
    <w:rsid w:val="00396A02"/>
    <w:rsid w:val="00396BA6"/>
    <w:rsid w:val="00396C93"/>
    <w:rsid w:val="003971BD"/>
    <w:rsid w:val="0039732A"/>
    <w:rsid w:val="00397A2F"/>
    <w:rsid w:val="00397AAE"/>
    <w:rsid w:val="00397F7A"/>
    <w:rsid w:val="003A00F3"/>
    <w:rsid w:val="003A015E"/>
    <w:rsid w:val="003A0471"/>
    <w:rsid w:val="003A0484"/>
    <w:rsid w:val="003A09D3"/>
    <w:rsid w:val="003A12BE"/>
    <w:rsid w:val="003A1458"/>
    <w:rsid w:val="003A1774"/>
    <w:rsid w:val="003A17A7"/>
    <w:rsid w:val="003A181F"/>
    <w:rsid w:val="003A2083"/>
    <w:rsid w:val="003A2423"/>
    <w:rsid w:val="003A248C"/>
    <w:rsid w:val="003A28C1"/>
    <w:rsid w:val="003A2C3C"/>
    <w:rsid w:val="003A37B7"/>
    <w:rsid w:val="003A3D09"/>
    <w:rsid w:val="003A3E77"/>
    <w:rsid w:val="003A40DA"/>
    <w:rsid w:val="003A4148"/>
    <w:rsid w:val="003A4257"/>
    <w:rsid w:val="003A4492"/>
    <w:rsid w:val="003A4B0D"/>
    <w:rsid w:val="003A532D"/>
    <w:rsid w:val="003A58FC"/>
    <w:rsid w:val="003A59DA"/>
    <w:rsid w:val="003A5A64"/>
    <w:rsid w:val="003A5A89"/>
    <w:rsid w:val="003A61AD"/>
    <w:rsid w:val="003A62F6"/>
    <w:rsid w:val="003A630F"/>
    <w:rsid w:val="003A643F"/>
    <w:rsid w:val="003A6D24"/>
    <w:rsid w:val="003A6F5D"/>
    <w:rsid w:val="003A7021"/>
    <w:rsid w:val="003A75F1"/>
    <w:rsid w:val="003A7B5C"/>
    <w:rsid w:val="003A7D34"/>
    <w:rsid w:val="003B03FA"/>
    <w:rsid w:val="003B066D"/>
    <w:rsid w:val="003B06EB"/>
    <w:rsid w:val="003B0C5E"/>
    <w:rsid w:val="003B0F52"/>
    <w:rsid w:val="003B0F8E"/>
    <w:rsid w:val="003B1019"/>
    <w:rsid w:val="003B1133"/>
    <w:rsid w:val="003B1149"/>
    <w:rsid w:val="003B1D06"/>
    <w:rsid w:val="003B1D60"/>
    <w:rsid w:val="003B233E"/>
    <w:rsid w:val="003B26C0"/>
    <w:rsid w:val="003B2B40"/>
    <w:rsid w:val="003B2F42"/>
    <w:rsid w:val="003B32E0"/>
    <w:rsid w:val="003B374D"/>
    <w:rsid w:val="003B38E5"/>
    <w:rsid w:val="003B3961"/>
    <w:rsid w:val="003B594A"/>
    <w:rsid w:val="003B59B5"/>
    <w:rsid w:val="003B59D9"/>
    <w:rsid w:val="003B5E91"/>
    <w:rsid w:val="003B6277"/>
    <w:rsid w:val="003B63E0"/>
    <w:rsid w:val="003B670D"/>
    <w:rsid w:val="003B7803"/>
    <w:rsid w:val="003B7D20"/>
    <w:rsid w:val="003B7E02"/>
    <w:rsid w:val="003C000E"/>
    <w:rsid w:val="003C03E8"/>
    <w:rsid w:val="003C07AF"/>
    <w:rsid w:val="003C09E6"/>
    <w:rsid w:val="003C0D9A"/>
    <w:rsid w:val="003C0E24"/>
    <w:rsid w:val="003C12B4"/>
    <w:rsid w:val="003C1446"/>
    <w:rsid w:val="003C1595"/>
    <w:rsid w:val="003C16F1"/>
    <w:rsid w:val="003C212C"/>
    <w:rsid w:val="003C23FA"/>
    <w:rsid w:val="003C2933"/>
    <w:rsid w:val="003C2CA8"/>
    <w:rsid w:val="003C2CDC"/>
    <w:rsid w:val="003C358E"/>
    <w:rsid w:val="003C3D11"/>
    <w:rsid w:val="003C3DE6"/>
    <w:rsid w:val="003C4838"/>
    <w:rsid w:val="003C4A02"/>
    <w:rsid w:val="003C4D8B"/>
    <w:rsid w:val="003C593D"/>
    <w:rsid w:val="003C5A16"/>
    <w:rsid w:val="003C6237"/>
    <w:rsid w:val="003C6E77"/>
    <w:rsid w:val="003C6F59"/>
    <w:rsid w:val="003C7388"/>
    <w:rsid w:val="003C73AB"/>
    <w:rsid w:val="003D0163"/>
    <w:rsid w:val="003D0231"/>
    <w:rsid w:val="003D0B5A"/>
    <w:rsid w:val="003D0BC6"/>
    <w:rsid w:val="003D1030"/>
    <w:rsid w:val="003D185E"/>
    <w:rsid w:val="003D1D2B"/>
    <w:rsid w:val="003D25A0"/>
    <w:rsid w:val="003D3855"/>
    <w:rsid w:val="003D4452"/>
    <w:rsid w:val="003D485F"/>
    <w:rsid w:val="003D5107"/>
    <w:rsid w:val="003D5947"/>
    <w:rsid w:val="003D5FB0"/>
    <w:rsid w:val="003D7188"/>
    <w:rsid w:val="003D736E"/>
    <w:rsid w:val="003D7540"/>
    <w:rsid w:val="003D78E3"/>
    <w:rsid w:val="003D7F01"/>
    <w:rsid w:val="003E00D1"/>
    <w:rsid w:val="003E115F"/>
    <w:rsid w:val="003E11A9"/>
    <w:rsid w:val="003E1498"/>
    <w:rsid w:val="003E1DF5"/>
    <w:rsid w:val="003E1E93"/>
    <w:rsid w:val="003E1FA9"/>
    <w:rsid w:val="003E213C"/>
    <w:rsid w:val="003E263A"/>
    <w:rsid w:val="003E277A"/>
    <w:rsid w:val="003E2780"/>
    <w:rsid w:val="003E29FC"/>
    <w:rsid w:val="003E2A39"/>
    <w:rsid w:val="003E321B"/>
    <w:rsid w:val="003E3A46"/>
    <w:rsid w:val="003E3B93"/>
    <w:rsid w:val="003E3C29"/>
    <w:rsid w:val="003E3E28"/>
    <w:rsid w:val="003E3FA3"/>
    <w:rsid w:val="003E4499"/>
    <w:rsid w:val="003E45F4"/>
    <w:rsid w:val="003E4FD1"/>
    <w:rsid w:val="003E52DD"/>
    <w:rsid w:val="003E54C7"/>
    <w:rsid w:val="003E54D9"/>
    <w:rsid w:val="003E5FCF"/>
    <w:rsid w:val="003E6305"/>
    <w:rsid w:val="003E6CBC"/>
    <w:rsid w:val="003E6E4E"/>
    <w:rsid w:val="003E725D"/>
    <w:rsid w:val="003E760D"/>
    <w:rsid w:val="003E772B"/>
    <w:rsid w:val="003F034E"/>
    <w:rsid w:val="003F0636"/>
    <w:rsid w:val="003F073F"/>
    <w:rsid w:val="003F0F50"/>
    <w:rsid w:val="003F1296"/>
    <w:rsid w:val="003F1A1C"/>
    <w:rsid w:val="003F1D20"/>
    <w:rsid w:val="003F1E22"/>
    <w:rsid w:val="003F21BD"/>
    <w:rsid w:val="003F3288"/>
    <w:rsid w:val="003F32B9"/>
    <w:rsid w:val="003F3311"/>
    <w:rsid w:val="003F382D"/>
    <w:rsid w:val="003F4204"/>
    <w:rsid w:val="003F445B"/>
    <w:rsid w:val="003F4586"/>
    <w:rsid w:val="003F462A"/>
    <w:rsid w:val="003F46A5"/>
    <w:rsid w:val="003F4706"/>
    <w:rsid w:val="003F4914"/>
    <w:rsid w:val="003F4938"/>
    <w:rsid w:val="003F4CC9"/>
    <w:rsid w:val="003F59E6"/>
    <w:rsid w:val="003F5D0E"/>
    <w:rsid w:val="003F5DA4"/>
    <w:rsid w:val="003F5DD2"/>
    <w:rsid w:val="003F679B"/>
    <w:rsid w:val="003F6E1C"/>
    <w:rsid w:val="003F6E36"/>
    <w:rsid w:val="003F6F8F"/>
    <w:rsid w:val="003F7723"/>
    <w:rsid w:val="003F7ACC"/>
    <w:rsid w:val="00400145"/>
    <w:rsid w:val="00400608"/>
    <w:rsid w:val="00400982"/>
    <w:rsid w:val="00400E73"/>
    <w:rsid w:val="00401157"/>
    <w:rsid w:val="00401491"/>
    <w:rsid w:val="00401EDD"/>
    <w:rsid w:val="004022EB"/>
    <w:rsid w:val="0040241C"/>
    <w:rsid w:val="00402628"/>
    <w:rsid w:val="00402E75"/>
    <w:rsid w:val="00402F64"/>
    <w:rsid w:val="00403098"/>
    <w:rsid w:val="00403716"/>
    <w:rsid w:val="00403B28"/>
    <w:rsid w:val="004042FC"/>
    <w:rsid w:val="004045C1"/>
    <w:rsid w:val="0040462F"/>
    <w:rsid w:val="00404780"/>
    <w:rsid w:val="00405047"/>
    <w:rsid w:val="004056BC"/>
    <w:rsid w:val="00405AEB"/>
    <w:rsid w:val="00405DD8"/>
    <w:rsid w:val="0040638F"/>
    <w:rsid w:val="00406A38"/>
    <w:rsid w:val="00406AA7"/>
    <w:rsid w:val="00406F6D"/>
    <w:rsid w:val="00407061"/>
    <w:rsid w:val="004070FD"/>
    <w:rsid w:val="004077F5"/>
    <w:rsid w:val="004078FA"/>
    <w:rsid w:val="00407C97"/>
    <w:rsid w:val="00407D3C"/>
    <w:rsid w:val="00407E36"/>
    <w:rsid w:val="004105A3"/>
    <w:rsid w:val="004105C0"/>
    <w:rsid w:val="0041093B"/>
    <w:rsid w:val="00410AA2"/>
    <w:rsid w:val="00410B9C"/>
    <w:rsid w:val="00410C9F"/>
    <w:rsid w:val="00410CB2"/>
    <w:rsid w:val="0041113C"/>
    <w:rsid w:val="00411175"/>
    <w:rsid w:val="00411957"/>
    <w:rsid w:val="00411EB9"/>
    <w:rsid w:val="00411F90"/>
    <w:rsid w:val="004120D8"/>
    <w:rsid w:val="0041229B"/>
    <w:rsid w:val="00412461"/>
    <w:rsid w:val="00412C90"/>
    <w:rsid w:val="004130F6"/>
    <w:rsid w:val="00413201"/>
    <w:rsid w:val="00413824"/>
    <w:rsid w:val="004139B2"/>
    <w:rsid w:val="00413D0D"/>
    <w:rsid w:val="00414684"/>
    <w:rsid w:val="004149CC"/>
    <w:rsid w:val="00414A68"/>
    <w:rsid w:val="0041518F"/>
    <w:rsid w:val="00415993"/>
    <w:rsid w:val="00415F90"/>
    <w:rsid w:val="004162D9"/>
    <w:rsid w:val="00416A39"/>
    <w:rsid w:val="00416BCF"/>
    <w:rsid w:val="00416C1D"/>
    <w:rsid w:val="00417562"/>
    <w:rsid w:val="004176D0"/>
    <w:rsid w:val="00417860"/>
    <w:rsid w:val="00420416"/>
    <w:rsid w:val="00420578"/>
    <w:rsid w:val="00420587"/>
    <w:rsid w:val="00420A7F"/>
    <w:rsid w:val="00420E91"/>
    <w:rsid w:val="00421264"/>
    <w:rsid w:val="0042141E"/>
    <w:rsid w:val="004216B2"/>
    <w:rsid w:val="004217E8"/>
    <w:rsid w:val="0042184F"/>
    <w:rsid w:val="00421A62"/>
    <w:rsid w:val="00421BB3"/>
    <w:rsid w:val="00421C79"/>
    <w:rsid w:val="00421F78"/>
    <w:rsid w:val="00421F84"/>
    <w:rsid w:val="004220DF"/>
    <w:rsid w:val="00422157"/>
    <w:rsid w:val="0042231D"/>
    <w:rsid w:val="0042246B"/>
    <w:rsid w:val="004230B8"/>
    <w:rsid w:val="0042357E"/>
    <w:rsid w:val="00423E85"/>
    <w:rsid w:val="004243AB"/>
    <w:rsid w:val="00424B9A"/>
    <w:rsid w:val="00425095"/>
    <w:rsid w:val="00425C23"/>
    <w:rsid w:val="004262B2"/>
    <w:rsid w:val="00426390"/>
    <w:rsid w:val="004263AB"/>
    <w:rsid w:val="00426661"/>
    <w:rsid w:val="00426E12"/>
    <w:rsid w:val="00426E6B"/>
    <w:rsid w:val="00426F90"/>
    <w:rsid w:val="00427132"/>
    <w:rsid w:val="0042733C"/>
    <w:rsid w:val="0042735B"/>
    <w:rsid w:val="004274A3"/>
    <w:rsid w:val="004274EF"/>
    <w:rsid w:val="00427720"/>
    <w:rsid w:val="00427934"/>
    <w:rsid w:val="0042793C"/>
    <w:rsid w:val="0042796D"/>
    <w:rsid w:val="00427F53"/>
    <w:rsid w:val="00430536"/>
    <w:rsid w:val="00430908"/>
    <w:rsid w:val="00430A8A"/>
    <w:rsid w:val="00430C17"/>
    <w:rsid w:val="00431671"/>
    <w:rsid w:val="00431AC1"/>
    <w:rsid w:val="00431D0E"/>
    <w:rsid w:val="00431DB6"/>
    <w:rsid w:val="0043200A"/>
    <w:rsid w:val="004323E4"/>
    <w:rsid w:val="00432401"/>
    <w:rsid w:val="004326C6"/>
    <w:rsid w:val="00432B45"/>
    <w:rsid w:val="00432B9F"/>
    <w:rsid w:val="00432E3F"/>
    <w:rsid w:val="00432FE5"/>
    <w:rsid w:val="004330AE"/>
    <w:rsid w:val="00433BFE"/>
    <w:rsid w:val="00433C48"/>
    <w:rsid w:val="00433C6B"/>
    <w:rsid w:val="00433D84"/>
    <w:rsid w:val="00433EAA"/>
    <w:rsid w:val="0043470B"/>
    <w:rsid w:val="00434CDB"/>
    <w:rsid w:val="004350EF"/>
    <w:rsid w:val="0043590E"/>
    <w:rsid w:val="004361D1"/>
    <w:rsid w:val="004368ED"/>
    <w:rsid w:val="00436BCD"/>
    <w:rsid w:val="00437072"/>
    <w:rsid w:val="004400D4"/>
    <w:rsid w:val="004408D8"/>
    <w:rsid w:val="00440BD9"/>
    <w:rsid w:val="00441379"/>
    <w:rsid w:val="00441423"/>
    <w:rsid w:val="0044193D"/>
    <w:rsid w:val="00441F93"/>
    <w:rsid w:val="004421B1"/>
    <w:rsid w:val="0044229A"/>
    <w:rsid w:val="0044232B"/>
    <w:rsid w:val="0044263D"/>
    <w:rsid w:val="00442F24"/>
    <w:rsid w:val="004431C7"/>
    <w:rsid w:val="0044341F"/>
    <w:rsid w:val="0044342E"/>
    <w:rsid w:val="00443545"/>
    <w:rsid w:val="004439DB"/>
    <w:rsid w:val="00443E0E"/>
    <w:rsid w:val="004440CB"/>
    <w:rsid w:val="00444448"/>
    <w:rsid w:val="004446B5"/>
    <w:rsid w:val="00444896"/>
    <w:rsid w:val="0044510D"/>
    <w:rsid w:val="0044548D"/>
    <w:rsid w:val="00445B5B"/>
    <w:rsid w:val="00445F50"/>
    <w:rsid w:val="00446EB1"/>
    <w:rsid w:val="00446F97"/>
    <w:rsid w:val="00447072"/>
    <w:rsid w:val="00447E20"/>
    <w:rsid w:val="004500B6"/>
    <w:rsid w:val="00450156"/>
    <w:rsid w:val="0045037E"/>
    <w:rsid w:val="004505D7"/>
    <w:rsid w:val="00450602"/>
    <w:rsid w:val="00450617"/>
    <w:rsid w:val="004512F1"/>
    <w:rsid w:val="004515AC"/>
    <w:rsid w:val="004516F0"/>
    <w:rsid w:val="004518FA"/>
    <w:rsid w:val="004519AF"/>
    <w:rsid w:val="00451B65"/>
    <w:rsid w:val="00451DAF"/>
    <w:rsid w:val="00451E83"/>
    <w:rsid w:val="004523C0"/>
    <w:rsid w:val="0045269B"/>
    <w:rsid w:val="004536BA"/>
    <w:rsid w:val="00453DA0"/>
    <w:rsid w:val="00454122"/>
    <w:rsid w:val="0045452E"/>
    <w:rsid w:val="00454CEF"/>
    <w:rsid w:val="00454D2A"/>
    <w:rsid w:val="00454D62"/>
    <w:rsid w:val="0045574C"/>
    <w:rsid w:val="004557AA"/>
    <w:rsid w:val="004559DB"/>
    <w:rsid w:val="00456301"/>
    <w:rsid w:val="0045665A"/>
    <w:rsid w:val="00456F53"/>
    <w:rsid w:val="00457055"/>
    <w:rsid w:val="004573B2"/>
    <w:rsid w:val="00457516"/>
    <w:rsid w:val="00457896"/>
    <w:rsid w:val="004578DC"/>
    <w:rsid w:val="00457B6D"/>
    <w:rsid w:val="00457C7C"/>
    <w:rsid w:val="00457FE7"/>
    <w:rsid w:val="0046091A"/>
    <w:rsid w:val="00460BC4"/>
    <w:rsid w:val="00460DB7"/>
    <w:rsid w:val="00460F9F"/>
    <w:rsid w:val="004610F7"/>
    <w:rsid w:val="00461285"/>
    <w:rsid w:val="004615F3"/>
    <w:rsid w:val="0046189A"/>
    <w:rsid w:val="00461BB2"/>
    <w:rsid w:val="00461DF5"/>
    <w:rsid w:val="00461E28"/>
    <w:rsid w:val="004620BE"/>
    <w:rsid w:val="00462A03"/>
    <w:rsid w:val="00462B9B"/>
    <w:rsid w:val="00463602"/>
    <w:rsid w:val="00463DEB"/>
    <w:rsid w:val="00464242"/>
    <w:rsid w:val="00464818"/>
    <w:rsid w:val="004648BD"/>
    <w:rsid w:val="00464A8A"/>
    <w:rsid w:val="00464C06"/>
    <w:rsid w:val="00464D53"/>
    <w:rsid w:val="004651F4"/>
    <w:rsid w:val="0046552B"/>
    <w:rsid w:val="00465F93"/>
    <w:rsid w:val="00466133"/>
    <w:rsid w:val="00466653"/>
    <w:rsid w:val="00466AC2"/>
    <w:rsid w:val="00466D32"/>
    <w:rsid w:val="00466FDE"/>
    <w:rsid w:val="004672B0"/>
    <w:rsid w:val="00467362"/>
    <w:rsid w:val="0046781C"/>
    <w:rsid w:val="00467898"/>
    <w:rsid w:val="00467B23"/>
    <w:rsid w:val="004701FE"/>
    <w:rsid w:val="004708F1"/>
    <w:rsid w:val="00470A6D"/>
    <w:rsid w:val="00470B0D"/>
    <w:rsid w:val="00470EE5"/>
    <w:rsid w:val="00470EE8"/>
    <w:rsid w:val="00470F12"/>
    <w:rsid w:val="004712A6"/>
    <w:rsid w:val="004717F0"/>
    <w:rsid w:val="00471898"/>
    <w:rsid w:val="004720EC"/>
    <w:rsid w:val="0047224E"/>
    <w:rsid w:val="00472944"/>
    <w:rsid w:val="00472C26"/>
    <w:rsid w:val="00472E8B"/>
    <w:rsid w:val="0047319A"/>
    <w:rsid w:val="004732AF"/>
    <w:rsid w:val="00473486"/>
    <w:rsid w:val="00473511"/>
    <w:rsid w:val="004737FC"/>
    <w:rsid w:val="0047419B"/>
    <w:rsid w:val="004747E6"/>
    <w:rsid w:val="00474E75"/>
    <w:rsid w:val="004755E1"/>
    <w:rsid w:val="00475B28"/>
    <w:rsid w:val="00475BAA"/>
    <w:rsid w:val="00475CF2"/>
    <w:rsid w:val="00475E19"/>
    <w:rsid w:val="0047613E"/>
    <w:rsid w:val="00476355"/>
    <w:rsid w:val="00476456"/>
    <w:rsid w:val="004768FE"/>
    <w:rsid w:val="00476F12"/>
    <w:rsid w:val="004771FF"/>
    <w:rsid w:val="00477EE4"/>
    <w:rsid w:val="004801C2"/>
    <w:rsid w:val="004801E1"/>
    <w:rsid w:val="0048183B"/>
    <w:rsid w:val="00481F85"/>
    <w:rsid w:val="00482903"/>
    <w:rsid w:val="00482F49"/>
    <w:rsid w:val="00482F4A"/>
    <w:rsid w:val="00483055"/>
    <w:rsid w:val="00483EB0"/>
    <w:rsid w:val="00484925"/>
    <w:rsid w:val="00484A49"/>
    <w:rsid w:val="00485033"/>
    <w:rsid w:val="004854EE"/>
    <w:rsid w:val="00485717"/>
    <w:rsid w:val="00485755"/>
    <w:rsid w:val="004859D5"/>
    <w:rsid w:val="00485D92"/>
    <w:rsid w:val="00485E22"/>
    <w:rsid w:val="004860CA"/>
    <w:rsid w:val="0048611C"/>
    <w:rsid w:val="00486640"/>
    <w:rsid w:val="004869B7"/>
    <w:rsid w:val="00486B8C"/>
    <w:rsid w:val="00486D56"/>
    <w:rsid w:val="00487AE0"/>
    <w:rsid w:val="00490C14"/>
    <w:rsid w:val="00490EA6"/>
    <w:rsid w:val="00490F5F"/>
    <w:rsid w:val="004910AB"/>
    <w:rsid w:val="004910E8"/>
    <w:rsid w:val="00491357"/>
    <w:rsid w:val="00491B79"/>
    <w:rsid w:val="00491BD3"/>
    <w:rsid w:val="00491C9E"/>
    <w:rsid w:val="0049204B"/>
    <w:rsid w:val="004920F4"/>
    <w:rsid w:val="00492181"/>
    <w:rsid w:val="00492ACD"/>
    <w:rsid w:val="00492CC6"/>
    <w:rsid w:val="00493034"/>
    <w:rsid w:val="004930A4"/>
    <w:rsid w:val="00493604"/>
    <w:rsid w:val="004936AB"/>
    <w:rsid w:val="00493765"/>
    <w:rsid w:val="004937B6"/>
    <w:rsid w:val="00493F04"/>
    <w:rsid w:val="00494006"/>
    <w:rsid w:val="004940C8"/>
    <w:rsid w:val="0049444A"/>
    <w:rsid w:val="004948CC"/>
    <w:rsid w:val="004953A3"/>
    <w:rsid w:val="004953D4"/>
    <w:rsid w:val="00495520"/>
    <w:rsid w:val="004955D6"/>
    <w:rsid w:val="004957A7"/>
    <w:rsid w:val="00495C22"/>
    <w:rsid w:val="00495CE3"/>
    <w:rsid w:val="00495E2B"/>
    <w:rsid w:val="0049611A"/>
    <w:rsid w:val="0049623B"/>
    <w:rsid w:val="00496273"/>
    <w:rsid w:val="00496B21"/>
    <w:rsid w:val="00496BB8"/>
    <w:rsid w:val="00496F9D"/>
    <w:rsid w:val="00497612"/>
    <w:rsid w:val="00497F0F"/>
    <w:rsid w:val="004A0665"/>
    <w:rsid w:val="004A07F6"/>
    <w:rsid w:val="004A0F65"/>
    <w:rsid w:val="004A125B"/>
    <w:rsid w:val="004A13AE"/>
    <w:rsid w:val="004A17C1"/>
    <w:rsid w:val="004A28A8"/>
    <w:rsid w:val="004A2F44"/>
    <w:rsid w:val="004A2FB5"/>
    <w:rsid w:val="004A380B"/>
    <w:rsid w:val="004A3A01"/>
    <w:rsid w:val="004A3CF8"/>
    <w:rsid w:val="004A3F41"/>
    <w:rsid w:val="004A3FD9"/>
    <w:rsid w:val="004A447E"/>
    <w:rsid w:val="004A499B"/>
    <w:rsid w:val="004A4C5F"/>
    <w:rsid w:val="004A52E9"/>
    <w:rsid w:val="004A5535"/>
    <w:rsid w:val="004A55CF"/>
    <w:rsid w:val="004A58F9"/>
    <w:rsid w:val="004A5D08"/>
    <w:rsid w:val="004A5E9F"/>
    <w:rsid w:val="004A6533"/>
    <w:rsid w:val="004A6A74"/>
    <w:rsid w:val="004A6F29"/>
    <w:rsid w:val="004A73F0"/>
    <w:rsid w:val="004A78D3"/>
    <w:rsid w:val="004A799F"/>
    <w:rsid w:val="004A7B3F"/>
    <w:rsid w:val="004A7C2C"/>
    <w:rsid w:val="004A7C3E"/>
    <w:rsid w:val="004A7D18"/>
    <w:rsid w:val="004A7E0B"/>
    <w:rsid w:val="004B060A"/>
    <w:rsid w:val="004B0C16"/>
    <w:rsid w:val="004B0C19"/>
    <w:rsid w:val="004B1039"/>
    <w:rsid w:val="004B1186"/>
    <w:rsid w:val="004B161C"/>
    <w:rsid w:val="004B1C3E"/>
    <w:rsid w:val="004B1F65"/>
    <w:rsid w:val="004B1F75"/>
    <w:rsid w:val="004B21FD"/>
    <w:rsid w:val="004B232A"/>
    <w:rsid w:val="004B24E0"/>
    <w:rsid w:val="004B372A"/>
    <w:rsid w:val="004B40E9"/>
    <w:rsid w:val="004B42A2"/>
    <w:rsid w:val="004B43E5"/>
    <w:rsid w:val="004B488F"/>
    <w:rsid w:val="004B4B4F"/>
    <w:rsid w:val="004B4F1B"/>
    <w:rsid w:val="004B5012"/>
    <w:rsid w:val="004B51E9"/>
    <w:rsid w:val="004B587B"/>
    <w:rsid w:val="004B637F"/>
    <w:rsid w:val="004B6E61"/>
    <w:rsid w:val="004B730B"/>
    <w:rsid w:val="004B7CA1"/>
    <w:rsid w:val="004B7F9A"/>
    <w:rsid w:val="004C019F"/>
    <w:rsid w:val="004C0255"/>
    <w:rsid w:val="004C0322"/>
    <w:rsid w:val="004C0684"/>
    <w:rsid w:val="004C0726"/>
    <w:rsid w:val="004C0D49"/>
    <w:rsid w:val="004C0E0F"/>
    <w:rsid w:val="004C1330"/>
    <w:rsid w:val="004C1856"/>
    <w:rsid w:val="004C18E9"/>
    <w:rsid w:val="004C1934"/>
    <w:rsid w:val="004C1CCE"/>
    <w:rsid w:val="004C25C0"/>
    <w:rsid w:val="004C27F1"/>
    <w:rsid w:val="004C2A9F"/>
    <w:rsid w:val="004C2AFB"/>
    <w:rsid w:val="004C2C05"/>
    <w:rsid w:val="004C2CA1"/>
    <w:rsid w:val="004C3260"/>
    <w:rsid w:val="004C36CC"/>
    <w:rsid w:val="004C37AA"/>
    <w:rsid w:val="004C3DFF"/>
    <w:rsid w:val="004C3E11"/>
    <w:rsid w:val="004C46D4"/>
    <w:rsid w:val="004C491F"/>
    <w:rsid w:val="004C4E47"/>
    <w:rsid w:val="004C4FBA"/>
    <w:rsid w:val="004C501C"/>
    <w:rsid w:val="004C505A"/>
    <w:rsid w:val="004C5104"/>
    <w:rsid w:val="004C520D"/>
    <w:rsid w:val="004C5549"/>
    <w:rsid w:val="004C5DCD"/>
    <w:rsid w:val="004C5FD9"/>
    <w:rsid w:val="004C60FE"/>
    <w:rsid w:val="004C6898"/>
    <w:rsid w:val="004C6D63"/>
    <w:rsid w:val="004D00B8"/>
    <w:rsid w:val="004D0571"/>
    <w:rsid w:val="004D08EF"/>
    <w:rsid w:val="004D0A3E"/>
    <w:rsid w:val="004D0DDD"/>
    <w:rsid w:val="004D1809"/>
    <w:rsid w:val="004D18D4"/>
    <w:rsid w:val="004D1BCB"/>
    <w:rsid w:val="004D2341"/>
    <w:rsid w:val="004D2597"/>
    <w:rsid w:val="004D2811"/>
    <w:rsid w:val="004D2C5D"/>
    <w:rsid w:val="004D3615"/>
    <w:rsid w:val="004D3A67"/>
    <w:rsid w:val="004D47A8"/>
    <w:rsid w:val="004D48A1"/>
    <w:rsid w:val="004D534F"/>
    <w:rsid w:val="004D53CC"/>
    <w:rsid w:val="004D59D5"/>
    <w:rsid w:val="004D5D99"/>
    <w:rsid w:val="004D5ED7"/>
    <w:rsid w:val="004D60DC"/>
    <w:rsid w:val="004D61CE"/>
    <w:rsid w:val="004D64A6"/>
    <w:rsid w:val="004D68AB"/>
    <w:rsid w:val="004D6A8E"/>
    <w:rsid w:val="004D6AC6"/>
    <w:rsid w:val="004D71F2"/>
    <w:rsid w:val="004D7C6C"/>
    <w:rsid w:val="004D7CE3"/>
    <w:rsid w:val="004D7E9E"/>
    <w:rsid w:val="004D7FE3"/>
    <w:rsid w:val="004E0141"/>
    <w:rsid w:val="004E0359"/>
    <w:rsid w:val="004E05E0"/>
    <w:rsid w:val="004E0882"/>
    <w:rsid w:val="004E0B19"/>
    <w:rsid w:val="004E0C8A"/>
    <w:rsid w:val="004E1F90"/>
    <w:rsid w:val="004E2372"/>
    <w:rsid w:val="004E2AA5"/>
    <w:rsid w:val="004E2C82"/>
    <w:rsid w:val="004E3135"/>
    <w:rsid w:val="004E334E"/>
    <w:rsid w:val="004E347A"/>
    <w:rsid w:val="004E3A7D"/>
    <w:rsid w:val="004E3B50"/>
    <w:rsid w:val="004E3F2E"/>
    <w:rsid w:val="004E3F81"/>
    <w:rsid w:val="004E4B43"/>
    <w:rsid w:val="004E4FFF"/>
    <w:rsid w:val="004E55D2"/>
    <w:rsid w:val="004E58F4"/>
    <w:rsid w:val="004E5AD2"/>
    <w:rsid w:val="004E5B9A"/>
    <w:rsid w:val="004E5DBA"/>
    <w:rsid w:val="004E5F46"/>
    <w:rsid w:val="004E600F"/>
    <w:rsid w:val="004E60AB"/>
    <w:rsid w:val="004E6201"/>
    <w:rsid w:val="004E6341"/>
    <w:rsid w:val="004E648C"/>
    <w:rsid w:val="004E64A5"/>
    <w:rsid w:val="004E6EE3"/>
    <w:rsid w:val="004E6FA2"/>
    <w:rsid w:val="004E6FD5"/>
    <w:rsid w:val="004E70C0"/>
    <w:rsid w:val="004E70C8"/>
    <w:rsid w:val="004E7615"/>
    <w:rsid w:val="004E77BF"/>
    <w:rsid w:val="004E796E"/>
    <w:rsid w:val="004E79CB"/>
    <w:rsid w:val="004E7A5D"/>
    <w:rsid w:val="004E7B19"/>
    <w:rsid w:val="004E7B7A"/>
    <w:rsid w:val="004E7C07"/>
    <w:rsid w:val="004F0112"/>
    <w:rsid w:val="004F075A"/>
    <w:rsid w:val="004F0990"/>
    <w:rsid w:val="004F0A82"/>
    <w:rsid w:val="004F1216"/>
    <w:rsid w:val="004F172F"/>
    <w:rsid w:val="004F1BA9"/>
    <w:rsid w:val="004F20F3"/>
    <w:rsid w:val="004F2817"/>
    <w:rsid w:val="004F2C99"/>
    <w:rsid w:val="004F30C5"/>
    <w:rsid w:val="004F313F"/>
    <w:rsid w:val="004F3162"/>
    <w:rsid w:val="004F3DAF"/>
    <w:rsid w:val="004F3E3F"/>
    <w:rsid w:val="004F4446"/>
    <w:rsid w:val="004F4776"/>
    <w:rsid w:val="004F4943"/>
    <w:rsid w:val="004F4961"/>
    <w:rsid w:val="004F4D24"/>
    <w:rsid w:val="004F542B"/>
    <w:rsid w:val="004F57EF"/>
    <w:rsid w:val="004F5BC3"/>
    <w:rsid w:val="004F6192"/>
    <w:rsid w:val="004F6340"/>
    <w:rsid w:val="004F63C1"/>
    <w:rsid w:val="004F6963"/>
    <w:rsid w:val="004F69D0"/>
    <w:rsid w:val="004F6BC3"/>
    <w:rsid w:val="004F7362"/>
    <w:rsid w:val="004F750E"/>
    <w:rsid w:val="004F752B"/>
    <w:rsid w:val="004F796B"/>
    <w:rsid w:val="004F7AAD"/>
    <w:rsid w:val="005000E5"/>
    <w:rsid w:val="005007DB"/>
    <w:rsid w:val="0050098B"/>
    <w:rsid w:val="00500CA9"/>
    <w:rsid w:val="00500D50"/>
    <w:rsid w:val="00500F5A"/>
    <w:rsid w:val="00500F61"/>
    <w:rsid w:val="005012A5"/>
    <w:rsid w:val="00501427"/>
    <w:rsid w:val="0050174F"/>
    <w:rsid w:val="00501E85"/>
    <w:rsid w:val="00502514"/>
    <w:rsid w:val="005026A4"/>
    <w:rsid w:val="00502B9A"/>
    <w:rsid w:val="00502C9D"/>
    <w:rsid w:val="0050304C"/>
    <w:rsid w:val="00503486"/>
    <w:rsid w:val="00503BE6"/>
    <w:rsid w:val="00503D17"/>
    <w:rsid w:val="005040DE"/>
    <w:rsid w:val="00504DF4"/>
    <w:rsid w:val="00505584"/>
    <w:rsid w:val="00505CEE"/>
    <w:rsid w:val="005062D4"/>
    <w:rsid w:val="005062F0"/>
    <w:rsid w:val="00506333"/>
    <w:rsid w:val="005064EB"/>
    <w:rsid w:val="00506673"/>
    <w:rsid w:val="00506794"/>
    <w:rsid w:val="00506908"/>
    <w:rsid w:val="00506D6F"/>
    <w:rsid w:val="005072E3"/>
    <w:rsid w:val="005073A2"/>
    <w:rsid w:val="00507790"/>
    <w:rsid w:val="00507A92"/>
    <w:rsid w:val="0051008B"/>
    <w:rsid w:val="0051072B"/>
    <w:rsid w:val="00510F69"/>
    <w:rsid w:val="00511181"/>
    <w:rsid w:val="005117B9"/>
    <w:rsid w:val="0051209F"/>
    <w:rsid w:val="00512887"/>
    <w:rsid w:val="00512A62"/>
    <w:rsid w:val="005132C3"/>
    <w:rsid w:val="00513310"/>
    <w:rsid w:val="00513671"/>
    <w:rsid w:val="00513FB7"/>
    <w:rsid w:val="005143C8"/>
    <w:rsid w:val="00514721"/>
    <w:rsid w:val="00514BD1"/>
    <w:rsid w:val="00515402"/>
    <w:rsid w:val="005155E6"/>
    <w:rsid w:val="005156EF"/>
    <w:rsid w:val="005164A9"/>
    <w:rsid w:val="00516515"/>
    <w:rsid w:val="005168EB"/>
    <w:rsid w:val="00516ABD"/>
    <w:rsid w:val="00516B5E"/>
    <w:rsid w:val="005172AA"/>
    <w:rsid w:val="00517358"/>
    <w:rsid w:val="00517488"/>
    <w:rsid w:val="0051763B"/>
    <w:rsid w:val="00517CF5"/>
    <w:rsid w:val="0052017C"/>
    <w:rsid w:val="0052020F"/>
    <w:rsid w:val="0052029E"/>
    <w:rsid w:val="0052060E"/>
    <w:rsid w:val="005206D1"/>
    <w:rsid w:val="005208F7"/>
    <w:rsid w:val="00520C59"/>
    <w:rsid w:val="0052107A"/>
    <w:rsid w:val="0052117F"/>
    <w:rsid w:val="005214F6"/>
    <w:rsid w:val="00521560"/>
    <w:rsid w:val="00521C08"/>
    <w:rsid w:val="00521DCC"/>
    <w:rsid w:val="00521E88"/>
    <w:rsid w:val="00522188"/>
    <w:rsid w:val="005225F3"/>
    <w:rsid w:val="0052329B"/>
    <w:rsid w:val="005234A4"/>
    <w:rsid w:val="00523952"/>
    <w:rsid w:val="00523E0B"/>
    <w:rsid w:val="00524307"/>
    <w:rsid w:val="00524499"/>
    <w:rsid w:val="0052525F"/>
    <w:rsid w:val="0052533B"/>
    <w:rsid w:val="00525345"/>
    <w:rsid w:val="00525391"/>
    <w:rsid w:val="00525894"/>
    <w:rsid w:val="0052595E"/>
    <w:rsid w:val="00525FBB"/>
    <w:rsid w:val="005267AC"/>
    <w:rsid w:val="005269C3"/>
    <w:rsid w:val="00526A69"/>
    <w:rsid w:val="00526F19"/>
    <w:rsid w:val="00527215"/>
    <w:rsid w:val="005273BE"/>
    <w:rsid w:val="00527949"/>
    <w:rsid w:val="005279CB"/>
    <w:rsid w:val="00527C8C"/>
    <w:rsid w:val="00527E64"/>
    <w:rsid w:val="00527E99"/>
    <w:rsid w:val="00530294"/>
    <w:rsid w:val="005305B4"/>
    <w:rsid w:val="00530895"/>
    <w:rsid w:val="00531036"/>
    <w:rsid w:val="00531122"/>
    <w:rsid w:val="00531123"/>
    <w:rsid w:val="005314E4"/>
    <w:rsid w:val="005314EC"/>
    <w:rsid w:val="005315F6"/>
    <w:rsid w:val="00531737"/>
    <w:rsid w:val="00531759"/>
    <w:rsid w:val="0053182B"/>
    <w:rsid w:val="00531E9A"/>
    <w:rsid w:val="00531F60"/>
    <w:rsid w:val="00532197"/>
    <w:rsid w:val="0053224A"/>
    <w:rsid w:val="00532412"/>
    <w:rsid w:val="00532AFA"/>
    <w:rsid w:val="00532EAD"/>
    <w:rsid w:val="00532F1A"/>
    <w:rsid w:val="00533199"/>
    <w:rsid w:val="005331C0"/>
    <w:rsid w:val="00533B0C"/>
    <w:rsid w:val="00533B24"/>
    <w:rsid w:val="005343EF"/>
    <w:rsid w:val="005345DF"/>
    <w:rsid w:val="00534A12"/>
    <w:rsid w:val="00534DC8"/>
    <w:rsid w:val="00534FC8"/>
    <w:rsid w:val="00535197"/>
    <w:rsid w:val="005354B3"/>
    <w:rsid w:val="005358E6"/>
    <w:rsid w:val="0053598C"/>
    <w:rsid w:val="00535A5D"/>
    <w:rsid w:val="00535E8E"/>
    <w:rsid w:val="00535E9B"/>
    <w:rsid w:val="00535F58"/>
    <w:rsid w:val="005361A6"/>
    <w:rsid w:val="00536313"/>
    <w:rsid w:val="0053662B"/>
    <w:rsid w:val="0053675C"/>
    <w:rsid w:val="00536849"/>
    <w:rsid w:val="005372B2"/>
    <w:rsid w:val="005372C3"/>
    <w:rsid w:val="0053738E"/>
    <w:rsid w:val="00537477"/>
    <w:rsid w:val="005376ED"/>
    <w:rsid w:val="00537921"/>
    <w:rsid w:val="00537F7D"/>
    <w:rsid w:val="00540440"/>
    <w:rsid w:val="005404A1"/>
    <w:rsid w:val="00540BD4"/>
    <w:rsid w:val="005414ED"/>
    <w:rsid w:val="005414F9"/>
    <w:rsid w:val="005416F9"/>
    <w:rsid w:val="00541A1E"/>
    <w:rsid w:val="00541CB1"/>
    <w:rsid w:val="005420BF"/>
    <w:rsid w:val="0054236B"/>
    <w:rsid w:val="00542C2F"/>
    <w:rsid w:val="00542D9E"/>
    <w:rsid w:val="00542EF3"/>
    <w:rsid w:val="00542FF1"/>
    <w:rsid w:val="00543578"/>
    <w:rsid w:val="00543AA6"/>
    <w:rsid w:val="00543B83"/>
    <w:rsid w:val="00543CB3"/>
    <w:rsid w:val="00544792"/>
    <w:rsid w:val="0054490B"/>
    <w:rsid w:val="00544C54"/>
    <w:rsid w:val="00545120"/>
    <w:rsid w:val="005456E8"/>
    <w:rsid w:val="00545861"/>
    <w:rsid w:val="00545C03"/>
    <w:rsid w:val="005465D1"/>
    <w:rsid w:val="005467A5"/>
    <w:rsid w:val="00546ECD"/>
    <w:rsid w:val="005471C4"/>
    <w:rsid w:val="005478A9"/>
    <w:rsid w:val="00547AA6"/>
    <w:rsid w:val="00547AC5"/>
    <w:rsid w:val="005508E6"/>
    <w:rsid w:val="00550C0A"/>
    <w:rsid w:val="00550D5C"/>
    <w:rsid w:val="00550E90"/>
    <w:rsid w:val="005511D0"/>
    <w:rsid w:val="00551284"/>
    <w:rsid w:val="00551773"/>
    <w:rsid w:val="00551B1C"/>
    <w:rsid w:val="00551BAF"/>
    <w:rsid w:val="00551DCA"/>
    <w:rsid w:val="00552C3B"/>
    <w:rsid w:val="0055304E"/>
    <w:rsid w:val="00553412"/>
    <w:rsid w:val="00553C9E"/>
    <w:rsid w:val="00553DF4"/>
    <w:rsid w:val="00553FE3"/>
    <w:rsid w:val="00554B2D"/>
    <w:rsid w:val="00555162"/>
    <w:rsid w:val="00555826"/>
    <w:rsid w:val="00555C0C"/>
    <w:rsid w:val="00556DB0"/>
    <w:rsid w:val="00556EF5"/>
    <w:rsid w:val="0055706B"/>
    <w:rsid w:val="00557E14"/>
    <w:rsid w:val="00557EFF"/>
    <w:rsid w:val="0056035F"/>
    <w:rsid w:val="005603FD"/>
    <w:rsid w:val="0056057D"/>
    <w:rsid w:val="0056065A"/>
    <w:rsid w:val="005609D3"/>
    <w:rsid w:val="00560A0A"/>
    <w:rsid w:val="00561196"/>
    <w:rsid w:val="00561348"/>
    <w:rsid w:val="0056134C"/>
    <w:rsid w:val="005613A8"/>
    <w:rsid w:val="00561837"/>
    <w:rsid w:val="00561B9E"/>
    <w:rsid w:val="00561D05"/>
    <w:rsid w:val="00562478"/>
    <w:rsid w:val="005628AB"/>
    <w:rsid w:val="0056334C"/>
    <w:rsid w:val="00563F6C"/>
    <w:rsid w:val="00563FA9"/>
    <w:rsid w:val="005642EE"/>
    <w:rsid w:val="005642FF"/>
    <w:rsid w:val="005644E5"/>
    <w:rsid w:val="005645BB"/>
    <w:rsid w:val="00564B1C"/>
    <w:rsid w:val="00565BE4"/>
    <w:rsid w:val="00566188"/>
    <w:rsid w:val="00566D24"/>
    <w:rsid w:val="005670BC"/>
    <w:rsid w:val="005678C4"/>
    <w:rsid w:val="00570088"/>
    <w:rsid w:val="005703EE"/>
    <w:rsid w:val="00570465"/>
    <w:rsid w:val="005707C5"/>
    <w:rsid w:val="00570B67"/>
    <w:rsid w:val="00570DF0"/>
    <w:rsid w:val="005715EB"/>
    <w:rsid w:val="00571C6C"/>
    <w:rsid w:val="00571F0A"/>
    <w:rsid w:val="005724D4"/>
    <w:rsid w:val="005724F9"/>
    <w:rsid w:val="00572804"/>
    <w:rsid w:val="00572A22"/>
    <w:rsid w:val="00572AE0"/>
    <w:rsid w:val="00572D8A"/>
    <w:rsid w:val="00572D93"/>
    <w:rsid w:val="0057344E"/>
    <w:rsid w:val="005734F4"/>
    <w:rsid w:val="00573581"/>
    <w:rsid w:val="005736C0"/>
    <w:rsid w:val="00573C14"/>
    <w:rsid w:val="0057432E"/>
    <w:rsid w:val="005746C6"/>
    <w:rsid w:val="005747B6"/>
    <w:rsid w:val="00574C44"/>
    <w:rsid w:val="00575232"/>
    <w:rsid w:val="00575623"/>
    <w:rsid w:val="005757AC"/>
    <w:rsid w:val="00575818"/>
    <w:rsid w:val="005758D5"/>
    <w:rsid w:val="0057590C"/>
    <w:rsid w:val="00575B30"/>
    <w:rsid w:val="00575DBC"/>
    <w:rsid w:val="00576414"/>
    <w:rsid w:val="00576C8D"/>
    <w:rsid w:val="00576DB8"/>
    <w:rsid w:val="00577693"/>
    <w:rsid w:val="00580512"/>
    <w:rsid w:val="00580655"/>
    <w:rsid w:val="005806DC"/>
    <w:rsid w:val="005808C8"/>
    <w:rsid w:val="0058096E"/>
    <w:rsid w:val="005809DB"/>
    <w:rsid w:val="00580A27"/>
    <w:rsid w:val="00580D55"/>
    <w:rsid w:val="00580DCA"/>
    <w:rsid w:val="0058185F"/>
    <w:rsid w:val="00581860"/>
    <w:rsid w:val="00582416"/>
    <w:rsid w:val="005824CE"/>
    <w:rsid w:val="00582533"/>
    <w:rsid w:val="0058280E"/>
    <w:rsid w:val="00582E73"/>
    <w:rsid w:val="00582EFF"/>
    <w:rsid w:val="00583450"/>
    <w:rsid w:val="00583FFA"/>
    <w:rsid w:val="005847E0"/>
    <w:rsid w:val="00584843"/>
    <w:rsid w:val="00584976"/>
    <w:rsid w:val="00584A14"/>
    <w:rsid w:val="00584F79"/>
    <w:rsid w:val="00584F7A"/>
    <w:rsid w:val="005858D8"/>
    <w:rsid w:val="00587411"/>
    <w:rsid w:val="00587B12"/>
    <w:rsid w:val="0059014F"/>
    <w:rsid w:val="0059060B"/>
    <w:rsid w:val="0059074F"/>
    <w:rsid w:val="00590BAF"/>
    <w:rsid w:val="00590C33"/>
    <w:rsid w:val="00590D78"/>
    <w:rsid w:val="00590F70"/>
    <w:rsid w:val="0059108B"/>
    <w:rsid w:val="005913BD"/>
    <w:rsid w:val="005913D6"/>
    <w:rsid w:val="005914C4"/>
    <w:rsid w:val="005915CB"/>
    <w:rsid w:val="00591852"/>
    <w:rsid w:val="00591A6C"/>
    <w:rsid w:val="00591B63"/>
    <w:rsid w:val="005922C1"/>
    <w:rsid w:val="00592860"/>
    <w:rsid w:val="00592A24"/>
    <w:rsid w:val="00593147"/>
    <w:rsid w:val="00593175"/>
    <w:rsid w:val="0059328B"/>
    <w:rsid w:val="00593410"/>
    <w:rsid w:val="00593B34"/>
    <w:rsid w:val="005945B3"/>
    <w:rsid w:val="005948DA"/>
    <w:rsid w:val="005948F6"/>
    <w:rsid w:val="00594943"/>
    <w:rsid w:val="00594966"/>
    <w:rsid w:val="005949DA"/>
    <w:rsid w:val="00594AF9"/>
    <w:rsid w:val="005951DF"/>
    <w:rsid w:val="005952DF"/>
    <w:rsid w:val="00595699"/>
    <w:rsid w:val="00595FAE"/>
    <w:rsid w:val="005965E8"/>
    <w:rsid w:val="005968B8"/>
    <w:rsid w:val="0059698F"/>
    <w:rsid w:val="00596CF8"/>
    <w:rsid w:val="0059700A"/>
    <w:rsid w:val="005974B6"/>
    <w:rsid w:val="005977C2"/>
    <w:rsid w:val="00597A88"/>
    <w:rsid w:val="00597E1F"/>
    <w:rsid w:val="005A03F4"/>
    <w:rsid w:val="005A0728"/>
    <w:rsid w:val="005A0AF3"/>
    <w:rsid w:val="005A0C2E"/>
    <w:rsid w:val="005A1196"/>
    <w:rsid w:val="005A1291"/>
    <w:rsid w:val="005A17B5"/>
    <w:rsid w:val="005A1835"/>
    <w:rsid w:val="005A18C8"/>
    <w:rsid w:val="005A18EF"/>
    <w:rsid w:val="005A1E46"/>
    <w:rsid w:val="005A20E5"/>
    <w:rsid w:val="005A33F6"/>
    <w:rsid w:val="005A3AD1"/>
    <w:rsid w:val="005A4080"/>
    <w:rsid w:val="005A4A5E"/>
    <w:rsid w:val="005A4DDF"/>
    <w:rsid w:val="005A57F8"/>
    <w:rsid w:val="005A5BA6"/>
    <w:rsid w:val="005A5BA7"/>
    <w:rsid w:val="005A5EA3"/>
    <w:rsid w:val="005A5FC9"/>
    <w:rsid w:val="005A6633"/>
    <w:rsid w:val="005A7243"/>
    <w:rsid w:val="005A73B4"/>
    <w:rsid w:val="005A75C2"/>
    <w:rsid w:val="005A76C6"/>
    <w:rsid w:val="005A77C3"/>
    <w:rsid w:val="005A7A67"/>
    <w:rsid w:val="005A7B4B"/>
    <w:rsid w:val="005B000F"/>
    <w:rsid w:val="005B023D"/>
    <w:rsid w:val="005B05C0"/>
    <w:rsid w:val="005B0D9E"/>
    <w:rsid w:val="005B125F"/>
    <w:rsid w:val="005B1427"/>
    <w:rsid w:val="005B15A4"/>
    <w:rsid w:val="005B1BC7"/>
    <w:rsid w:val="005B1EA4"/>
    <w:rsid w:val="005B1F98"/>
    <w:rsid w:val="005B20B4"/>
    <w:rsid w:val="005B2258"/>
    <w:rsid w:val="005B23EF"/>
    <w:rsid w:val="005B2512"/>
    <w:rsid w:val="005B293F"/>
    <w:rsid w:val="005B2C31"/>
    <w:rsid w:val="005B2DB4"/>
    <w:rsid w:val="005B43B9"/>
    <w:rsid w:val="005B5292"/>
    <w:rsid w:val="005B566E"/>
    <w:rsid w:val="005B5839"/>
    <w:rsid w:val="005B5AB3"/>
    <w:rsid w:val="005B5B80"/>
    <w:rsid w:val="005B5FC1"/>
    <w:rsid w:val="005B6170"/>
    <w:rsid w:val="005B6270"/>
    <w:rsid w:val="005B658A"/>
    <w:rsid w:val="005B65B7"/>
    <w:rsid w:val="005B6C92"/>
    <w:rsid w:val="005B6FCE"/>
    <w:rsid w:val="005B7987"/>
    <w:rsid w:val="005C03F9"/>
    <w:rsid w:val="005C0D1B"/>
    <w:rsid w:val="005C10B9"/>
    <w:rsid w:val="005C16C5"/>
    <w:rsid w:val="005C1713"/>
    <w:rsid w:val="005C176F"/>
    <w:rsid w:val="005C1D6D"/>
    <w:rsid w:val="005C1F7B"/>
    <w:rsid w:val="005C1FE0"/>
    <w:rsid w:val="005C209D"/>
    <w:rsid w:val="005C2354"/>
    <w:rsid w:val="005C23FD"/>
    <w:rsid w:val="005C2861"/>
    <w:rsid w:val="005C294D"/>
    <w:rsid w:val="005C2C91"/>
    <w:rsid w:val="005C304A"/>
    <w:rsid w:val="005C3066"/>
    <w:rsid w:val="005C32F3"/>
    <w:rsid w:val="005C374B"/>
    <w:rsid w:val="005C3835"/>
    <w:rsid w:val="005C3B52"/>
    <w:rsid w:val="005C4271"/>
    <w:rsid w:val="005C536F"/>
    <w:rsid w:val="005C6336"/>
    <w:rsid w:val="005C6348"/>
    <w:rsid w:val="005C66ED"/>
    <w:rsid w:val="005C67A5"/>
    <w:rsid w:val="005C6F33"/>
    <w:rsid w:val="005C7313"/>
    <w:rsid w:val="005C761E"/>
    <w:rsid w:val="005C7731"/>
    <w:rsid w:val="005C7A95"/>
    <w:rsid w:val="005D0019"/>
    <w:rsid w:val="005D06F4"/>
    <w:rsid w:val="005D0A8C"/>
    <w:rsid w:val="005D0F39"/>
    <w:rsid w:val="005D121E"/>
    <w:rsid w:val="005D1CED"/>
    <w:rsid w:val="005D1ED5"/>
    <w:rsid w:val="005D2130"/>
    <w:rsid w:val="005D26A2"/>
    <w:rsid w:val="005D3A47"/>
    <w:rsid w:val="005D3B40"/>
    <w:rsid w:val="005D3D23"/>
    <w:rsid w:val="005D3E97"/>
    <w:rsid w:val="005D3F37"/>
    <w:rsid w:val="005D457F"/>
    <w:rsid w:val="005D4ABF"/>
    <w:rsid w:val="005D4B47"/>
    <w:rsid w:val="005D61CE"/>
    <w:rsid w:val="005D65E6"/>
    <w:rsid w:val="005D74AF"/>
    <w:rsid w:val="005D7802"/>
    <w:rsid w:val="005D7883"/>
    <w:rsid w:val="005D798C"/>
    <w:rsid w:val="005D7AC4"/>
    <w:rsid w:val="005D7AF6"/>
    <w:rsid w:val="005E05B7"/>
    <w:rsid w:val="005E0906"/>
    <w:rsid w:val="005E0FDE"/>
    <w:rsid w:val="005E13EC"/>
    <w:rsid w:val="005E1897"/>
    <w:rsid w:val="005E1ADB"/>
    <w:rsid w:val="005E1C2E"/>
    <w:rsid w:val="005E2AA1"/>
    <w:rsid w:val="005E310A"/>
    <w:rsid w:val="005E3427"/>
    <w:rsid w:val="005E356C"/>
    <w:rsid w:val="005E3B89"/>
    <w:rsid w:val="005E3F04"/>
    <w:rsid w:val="005E420C"/>
    <w:rsid w:val="005E443A"/>
    <w:rsid w:val="005E5654"/>
    <w:rsid w:val="005E56E9"/>
    <w:rsid w:val="005E58C0"/>
    <w:rsid w:val="005E5D46"/>
    <w:rsid w:val="005E62A8"/>
    <w:rsid w:val="005E663C"/>
    <w:rsid w:val="005E6826"/>
    <w:rsid w:val="005E6B82"/>
    <w:rsid w:val="005E6DBC"/>
    <w:rsid w:val="005E7088"/>
    <w:rsid w:val="005E7158"/>
    <w:rsid w:val="005E72A4"/>
    <w:rsid w:val="005F0506"/>
    <w:rsid w:val="005F05D7"/>
    <w:rsid w:val="005F0C98"/>
    <w:rsid w:val="005F155A"/>
    <w:rsid w:val="005F1B2C"/>
    <w:rsid w:val="005F1D9E"/>
    <w:rsid w:val="005F1F10"/>
    <w:rsid w:val="005F200C"/>
    <w:rsid w:val="005F20D3"/>
    <w:rsid w:val="005F2589"/>
    <w:rsid w:val="005F25E6"/>
    <w:rsid w:val="005F2959"/>
    <w:rsid w:val="005F2B84"/>
    <w:rsid w:val="005F2BA2"/>
    <w:rsid w:val="005F3480"/>
    <w:rsid w:val="005F34FE"/>
    <w:rsid w:val="005F3A5A"/>
    <w:rsid w:val="005F3FAE"/>
    <w:rsid w:val="005F405B"/>
    <w:rsid w:val="005F4088"/>
    <w:rsid w:val="005F42AF"/>
    <w:rsid w:val="005F4DE9"/>
    <w:rsid w:val="005F5036"/>
    <w:rsid w:val="005F54EC"/>
    <w:rsid w:val="005F5505"/>
    <w:rsid w:val="005F553A"/>
    <w:rsid w:val="005F555D"/>
    <w:rsid w:val="005F5663"/>
    <w:rsid w:val="005F5892"/>
    <w:rsid w:val="005F5944"/>
    <w:rsid w:val="005F5D60"/>
    <w:rsid w:val="005F5DCC"/>
    <w:rsid w:val="005F64D4"/>
    <w:rsid w:val="005F66B5"/>
    <w:rsid w:val="005F6909"/>
    <w:rsid w:val="005F6A08"/>
    <w:rsid w:val="005F6B9E"/>
    <w:rsid w:val="005F6C7C"/>
    <w:rsid w:val="005F6E5A"/>
    <w:rsid w:val="005F6E70"/>
    <w:rsid w:val="005F6E80"/>
    <w:rsid w:val="005F6EC5"/>
    <w:rsid w:val="005F726E"/>
    <w:rsid w:val="005F7346"/>
    <w:rsid w:val="005F7AA4"/>
    <w:rsid w:val="00600757"/>
    <w:rsid w:val="00600F80"/>
    <w:rsid w:val="00600FCF"/>
    <w:rsid w:val="006012C4"/>
    <w:rsid w:val="0060145C"/>
    <w:rsid w:val="006017BE"/>
    <w:rsid w:val="00601C70"/>
    <w:rsid w:val="00602112"/>
    <w:rsid w:val="00602345"/>
    <w:rsid w:val="00602378"/>
    <w:rsid w:val="00602BC9"/>
    <w:rsid w:val="00602C90"/>
    <w:rsid w:val="00602D2A"/>
    <w:rsid w:val="006033C0"/>
    <w:rsid w:val="006033FD"/>
    <w:rsid w:val="0060376B"/>
    <w:rsid w:val="00603DC0"/>
    <w:rsid w:val="00605169"/>
    <w:rsid w:val="00605240"/>
    <w:rsid w:val="006057EB"/>
    <w:rsid w:val="0060586E"/>
    <w:rsid w:val="006058E7"/>
    <w:rsid w:val="0060598C"/>
    <w:rsid w:val="00606542"/>
    <w:rsid w:val="006066D1"/>
    <w:rsid w:val="00606CF2"/>
    <w:rsid w:val="00606D17"/>
    <w:rsid w:val="00606E9F"/>
    <w:rsid w:val="00606F31"/>
    <w:rsid w:val="0060716D"/>
    <w:rsid w:val="006071DF"/>
    <w:rsid w:val="006078D5"/>
    <w:rsid w:val="00607D0A"/>
    <w:rsid w:val="00610040"/>
    <w:rsid w:val="00610167"/>
    <w:rsid w:val="00610183"/>
    <w:rsid w:val="00610816"/>
    <w:rsid w:val="00610852"/>
    <w:rsid w:val="00610CD9"/>
    <w:rsid w:val="00611994"/>
    <w:rsid w:val="00611E99"/>
    <w:rsid w:val="00612118"/>
    <w:rsid w:val="006121FA"/>
    <w:rsid w:val="00612298"/>
    <w:rsid w:val="00612751"/>
    <w:rsid w:val="006130FA"/>
    <w:rsid w:val="00613160"/>
    <w:rsid w:val="0061344C"/>
    <w:rsid w:val="006139D2"/>
    <w:rsid w:val="00613C68"/>
    <w:rsid w:val="00613EFE"/>
    <w:rsid w:val="00613F93"/>
    <w:rsid w:val="00614B8B"/>
    <w:rsid w:val="00614CAD"/>
    <w:rsid w:val="00614E72"/>
    <w:rsid w:val="00614FC7"/>
    <w:rsid w:val="00615431"/>
    <w:rsid w:val="0061553B"/>
    <w:rsid w:val="006158CD"/>
    <w:rsid w:val="00616034"/>
    <w:rsid w:val="006162F4"/>
    <w:rsid w:val="006163F5"/>
    <w:rsid w:val="006165ED"/>
    <w:rsid w:val="0061665E"/>
    <w:rsid w:val="00616798"/>
    <w:rsid w:val="00616AC3"/>
    <w:rsid w:val="00616D33"/>
    <w:rsid w:val="00616FEC"/>
    <w:rsid w:val="006171FA"/>
    <w:rsid w:val="00617975"/>
    <w:rsid w:val="00620464"/>
    <w:rsid w:val="006207EF"/>
    <w:rsid w:val="00621882"/>
    <w:rsid w:val="00621896"/>
    <w:rsid w:val="00621B2F"/>
    <w:rsid w:val="00622113"/>
    <w:rsid w:val="00622140"/>
    <w:rsid w:val="0062223A"/>
    <w:rsid w:val="00622468"/>
    <w:rsid w:val="00622602"/>
    <w:rsid w:val="006229FE"/>
    <w:rsid w:val="00622A1D"/>
    <w:rsid w:val="00622B44"/>
    <w:rsid w:val="0062366D"/>
    <w:rsid w:val="0062395E"/>
    <w:rsid w:val="0062396D"/>
    <w:rsid w:val="0062422B"/>
    <w:rsid w:val="006242BB"/>
    <w:rsid w:val="006249CF"/>
    <w:rsid w:val="006254CE"/>
    <w:rsid w:val="0062550D"/>
    <w:rsid w:val="0062586E"/>
    <w:rsid w:val="00625F02"/>
    <w:rsid w:val="00626209"/>
    <w:rsid w:val="00626274"/>
    <w:rsid w:val="0062627B"/>
    <w:rsid w:val="0062693C"/>
    <w:rsid w:val="00627BC5"/>
    <w:rsid w:val="00627C2D"/>
    <w:rsid w:val="006300FB"/>
    <w:rsid w:val="00630951"/>
    <w:rsid w:val="0063097A"/>
    <w:rsid w:val="00630AF8"/>
    <w:rsid w:val="00630F23"/>
    <w:rsid w:val="0063128C"/>
    <w:rsid w:val="00631390"/>
    <w:rsid w:val="006319AB"/>
    <w:rsid w:val="00631E82"/>
    <w:rsid w:val="006323AD"/>
    <w:rsid w:val="006325A9"/>
    <w:rsid w:val="006325C0"/>
    <w:rsid w:val="00632973"/>
    <w:rsid w:val="006329C5"/>
    <w:rsid w:val="00632A20"/>
    <w:rsid w:val="00632FCC"/>
    <w:rsid w:val="00633975"/>
    <w:rsid w:val="00633A7B"/>
    <w:rsid w:val="00633F1F"/>
    <w:rsid w:val="0063417B"/>
    <w:rsid w:val="0063445D"/>
    <w:rsid w:val="006348EE"/>
    <w:rsid w:val="00634BC8"/>
    <w:rsid w:val="0063505D"/>
    <w:rsid w:val="00635724"/>
    <w:rsid w:val="00635EE6"/>
    <w:rsid w:val="00636121"/>
    <w:rsid w:val="00637967"/>
    <w:rsid w:val="00637A02"/>
    <w:rsid w:val="00637B6A"/>
    <w:rsid w:val="00637EF2"/>
    <w:rsid w:val="00637FFE"/>
    <w:rsid w:val="00640300"/>
    <w:rsid w:val="00640842"/>
    <w:rsid w:val="00640D35"/>
    <w:rsid w:val="0064141F"/>
    <w:rsid w:val="006417D7"/>
    <w:rsid w:val="00641C53"/>
    <w:rsid w:val="00641CEC"/>
    <w:rsid w:val="006420D1"/>
    <w:rsid w:val="006420FF"/>
    <w:rsid w:val="0064274A"/>
    <w:rsid w:val="00642FC0"/>
    <w:rsid w:val="00643120"/>
    <w:rsid w:val="00643193"/>
    <w:rsid w:val="00643221"/>
    <w:rsid w:val="00643274"/>
    <w:rsid w:val="00643C26"/>
    <w:rsid w:val="00643F7E"/>
    <w:rsid w:val="006442AC"/>
    <w:rsid w:val="00644585"/>
    <w:rsid w:val="00644634"/>
    <w:rsid w:val="00644834"/>
    <w:rsid w:val="00644C50"/>
    <w:rsid w:val="00645285"/>
    <w:rsid w:val="0064543C"/>
    <w:rsid w:val="00645A2E"/>
    <w:rsid w:val="00645B6A"/>
    <w:rsid w:val="00645ED1"/>
    <w:rsid w:val="00645EE6"/>
    <w:rsid w:val="00646024"/>
    <w:rsid w:val="00646041"/>
    <w:rsid w:val="0064643C"/>
    <w:rsid w:val="00646C58"/>
    <w:rsid w:val="00646D2D"/>
    <w:rsid w:val="00646D5D"/>
    <w:rsid w:val="00647732"/>
    <w:rsid w:val="006477E6"/>
    <w:rsid w:val="00647964"/>
    <w:rsid w:val="00647C5A"/>
    <w:rsid w:val="006501D1"/>
    <w:rsid w:val="0065037C"/>
    <w:rsid w:val="00650486"/>
    <w:rsid w:val="00650534"/>
    <w:rsid w:val="00650646"/>
    <w:rsid w:val="00650802"/>
    <w:rsid w:val="00650B6E"/>
    <w:rsid w:val="00650BF0"/>
    <w:rsid w:val="00651671"/>
    <w:rsid w:val="0065193C"/>
    <w:rsid w:val="00651BD0"/>
    <w:rsid w:val="006520DC"/>
    <w:rsid w:val="0065292D"/>
    <w:rsid w:val="00652A7E"/>
    <w:rsid w:val="00652BB2"/>
    <w:rsid w:val="00652DA1"/>
    <w:rsid w:val="00652E49"/>
    <w:rsid w:val="006535CC"/>
    <w:rsid w:val="00653B42"/>
    <w:rsid w:val="006542F0"/>
    <w:rsid w:val="006543D0"/>
    <w:rsid w:val="0065499C"/>
    <w:rsid w:val="006549DC"/>
    <w:rsid w:val="00654B52"/>
    <w:rsid w:val="00655004"/>
    <w:rsid w:val="00655E01"/>
    <w:rsid w:val="00655EFA"/>
    <w:rsid w:val="0065642F"/>
    <w:rsid w:val="006568DA"/>
    <w:rsid w:val="0065703F"/>
    <w:rsid w:val="006577B4"/>
    <w:rsid w:val="00657BAD"/>
    <w:rsid w:val="0066013E"/>
    <w:rsid w:val="0066013F"/>
    <w:rsid w:val="006601F2"/>
    <w:rsid w:val="00660332"/>
    <w:rsid w:val="00660454"/>
    <w:rsid w:val="006605D7"/>
    <w:rsid w:val="006605F5"/>
    <w:rsid w:val="006613A2"/>
    <w:rsid w:val="0066177E"/>
    <w:rsid w:val="0066185C"/>
    <w:rsid w:val="0066248A"/>
    <w:rsid w:val="00662498"/>
    <w:rsid w:val="00662597"/>
    <w:rsid w:val="006625C2"/>
    <w:rsid w:val="00662634"/>
    <w:rsid w:val="00662B24"/>
    <w:rsid w:val="00662B71"/>
    <w:rsid w:val="00662D94"/>
    <w:rsid w:val="00662FF8"/>
    <w:rsid w:val="00663022"/>
    <w:rsid w:val="006632A2"/>
    <w:rsid w:val="00663514"/>
    <w:rsid w:val="0066457E"/>
    <w:rsid w:val="00664778"/>
    <w:rsid w:val="00664EF4"/>
    <w:rsid w:val="00664F4D"/>
    <w:rsid w:val="00665629"/>
    <w:rsid w:val="0066564D"/>
    <w:rsid w:val="00665EE1"/>
    <w:rsid w:val="006667B5"/>
    <w:rsid w:val="00666BCE"/>
    <w:rsid w:val="00666D26"/>
    <w:rsid w:val="00666F07"/>
    <w:rsid w:val="00667112"/>
    <w:rsid w:val="006674C1"/>
    <w:rsid w:val="00667574"/>
    <w:rsid w:val="006679D1"/>
    <w:rsid w:val="00667A7C"/>
    <w:rsid w:val="00667AA2"/>
    <w:rsid w:val="00667B86"/>
    <w:rsid w:val="00667CFD"/>
    <w:rsid w:val="00670018"/>
    <w:rsid w:val="0067017E"/>
    <w:rsid w:val="006701C5"/>
    <w:rsid w:val="00670C25"/>
    <w:rsid w:val="006713BE"/>
    <w:rsid w:val="006717E4"/>
    <w:rsid w:val="00671992"/>
    <w:rsid w:val="00671E8D"/>
    <w:rsid w:val="00672462"/>
    <w:rsid w:val="0067268C"/>
    <w:rsid w:val="0067285E"/>
    <w:rsid w:val="00672C61"/>
    <w:rsid w:val="00672DBD"/>
    <w:rsid w:val="00672F3A"/>
    <w:rsid w:val="006732FD"/>
    <w:rsid w:val="0067331D"/>
    <w:rsid w:val="00673C86"/>
    <w:rsid w:val="00673CC5"/>
    <w:rsid w:val="00673DA1"/>
    <w:rsid w:val="006741D5"/>
    <w:rsid w:val="00674718"/>
    <w:rsid w:val="00674FD8"/>
    <w:rsid w:val="006755D3"/>
    <w:rsid w:val="00675897"/>
    <w:rsid w:val="00675C1B"/>
    <w:rsid w:val="006761E8"/>
    <w:rsid w:val="0067691F"/>
    <w:rsid w:val="006770FB"/>
    <w:rsid w:val="00677721"/>
    <w:rsid w:val="00677A4E"/>
    <w:rsid w:val="00677FAC"/>
    <w:rsid w:val="00680A33"/>
    <w:rsid w:val="006810F4"/>
    <w:rsid w:val="00681172"/>
    <w:rsid w:val="0068162A"/>
    <w:rsid w:val="00681E06"/>
    <w:rsid w:val="006820BA"/>
    <w:rsid w:val="006821F9"/>
    <w:rsid w:val="0068239C"/>
    <w:rsid w:val="006824D2"/>
    <w:rsid w:val="00682C6E"/>
    <w:rsid w:val="00682D50"/>
    <w:rsid w:val="00682EE2"/>
    <w:rsid w:val="00682F2C"/>
    <w:rsid w:val="00683C54"/>
    <w:rsid w:val="00683EA3"/>
    <w:rsid w:val="006849F9"/>
    <w:rsid w:val="00684D37"/>
    <w:rsid w:val="00685279"/>
    <w:rsid w:val="00685542"/>
    <w:rsid w:val="00685F3D"/>
    <w:rsid w:val="00687193"/>
    <w:rsid w:val="006903C4"/>
    <w:rsid w:val="006906C8"/>
    <w:rsid w:val="00690B27"/>
    <w:rsid w:val="00691112"/>
    <w:rsid w:val="00691358"/>
    <w:rsid w:val="00691710"/>
    <w:rsid w:val="00691A21"/>
    <w:rsid w:val="00691D1D"/>
    <w:rsid w:val="00691FF3"/>
    <w:rsid w:val="0069206B"/>
    <w:rsid w:val="00692CE1"/>
    <w:rsid w:val="00692E1D"/>
    <w:rsid w:val="00693161"/>
    <w:rsid w:val="006931AB"/>
    <w:rsid w:val="00693830"/>
    <w:rsid w:val="00693975"/>
    <w:rsid w:val="006943CF"/>
    <w:rsid w:val="006944A0"/>
    <w:rsid w:val="0069456D"/>
    <w:rsid w:val="006948E4"/>
    <w:rsid w:val="00694A85"/>
    <w:rsid w:val="00694EA6"/>
    <w:rsid w:val="0069621C"/>
    <w:rsid w:val="006965C7"/>
    <w:rsid w:val="0069660D"/>
    <w:rsid w:val="00696B02"/>
    <w:rsid w:val="00696D94"/>
    <w:rsid w:val="00696E43"/>
    <w:rsid w:val="006971AD"/>
    <w:rsid w:val="0069739D"/>
    <w:rsid w:val="0069749A"/>
    <w:rsid w:val="0069765B"/>
    <w:rsid w:val="006A00EB"/>
    <w:rsid w:val="006A0117"/>
    <w:rsid w:val="006A04D8"/>
    <w:rsid w:val="006A0584"/>
    <w:rsid w:val="006A086B"/>
    <w:rsid w:val="006A0A9E"/>
    <w:rsid w:val="006A0AF5"/>
    <w:rsid w:val="006A0BA3"/>
    <w:rsid w:val="006A0EB7"/>
    <w:rsid w:val="006A10CA"/>
    <w:rsid w:val="006A1906"/>
    <w:rsid w:val="006A1CC7"/>
    <w:rsid w:val="006A2260"/>
    <w:rsid w:val="006A2FE7"/>
    <w:rsid w:val="006A4161"/>
    <w:rsid w:val="006A4260"/>
    <w:rsid w:val="006A4514"/>
    <w:rsid w:val="006A47DF"/>
    <w:rsid w:val="006A4956"/>
    <w:rsid w:val="006A4A32"/>
    <w:rsid w:val="006A4D37"/>
    <w:rsid w:val="006A5065"/>
    <w:rsid w:val="006A5235"/>
    <w:rsid w:val="006A559D"/>
    <w:rsid w:val="006A582D"/>
    <w:rsid w:val="006A5A7F"/>
    <w:rsid w:val="006A5B42"/>
    <w:rsid w:val="006A5D76"/>
    <w:rsid w:val="006A6366"/>
    <w:rsid w:val="006A6B3C"/>
    <w:rsid w:val="006A6E9C"/>
    <w:rsid w:val="006A6F53"/>
    <w:rsid w:val="006A725A"/>
    <w:rsid w:val="006A7956"/>
    <w:rsid w:val="006A7A03"/>
    <w:rsid w:val="006A7A88"/>
    <w:rsid w:val="006A7E14"/>
    <w:rsid w:val="006B00C2"/>
    <w:rsid w:val="006B015B"/>
    <w:rsid w:val="006B02DD"/>
    <w:rsid w:val="006B0675"/>
    <w:rsid w:val="006B07D9"/>
    <w:rsid w:val="006B0DB8"/>
    <w:rsid w:val="006B1109"/>
    <w:rsid w:val="006B12C4"/>
    <w:rsid w:val="006B13F0"/>
    <w:rsid w:val="006B1583"/>
    <w:rsid w:val="006B17C0"/>
    <w:rsid w:val="006B22FA"/>
    <w:rsid w:val="006B2648"/>
    <w:rsid w:val="006B268B"/>
    <w:rsid w:val="006B2AA0"/>
    <w:rsid w:val="006B2DAF"/>
    <w:rsid w:val="006B3012"/>
    <w:rsid w:val="006B3367"/>
    <w:rsid w:val="006B35AF"/>
    <w:rsid w:val="006B3604"/>
    <w:rsid w:val="006B381B"/>
    <w:rsid w:val="006B391C"/>
    <w:rsid w:val="006B3CA5"/>
    <w:rsid w:val="006B3F1A"/>
    <w:rsid w:val="006B405D"/>
    <w:rsid w:val="006B42F6"/>
    <w:rsid w:val="006B46C7"/>
    <w:rsid w:val="006B47EB"/>
    <w:rsid w:val="006B50AD"/>
    <w:rsid w:val="006B6345"/>
    <w:rsid w:val="006B6592"/>
    <w:rsid w:val="006B65A6"/>
    <w:rsid w:val="006B686E"/>
    <w:rsid w:val="006B71BA"/>
    <w:rsid w:val="006B726B"/>
    <w:rsid w:val="006B7FC0"/>
    <w:rsid w:val="006C009F"/>
    <w:rsid w:val="006C080D"/>
    <w:rsid w:val="006C0E7F"/>
    <w:rsid w:val="006C0F88"/>
    <w:rsid w:val="006C12F2"/>
    <w:rsid w:val="006C1547"/>
    <w:rsid w:val="006C1558"/>
    <w:rsid w:val="006C194F"/>
    <w:rsid w:val="006C1F95"/>
    <w:rsid w:val="006C2407"/>
    <w:rsid w:val="006C2993"/>
    <w:rsid w:val="006C2A6F"/>
    <w:rsid w:val="006C374E"/>
    <w:rsid w:val="006C3B51"/>
    <w:rsid w:val="006C3B99"/>
    <w:rsid w:val="006C3C23"/>
    <w:rsid w:val="006C3D64"/>
    <w:rsid w:val="006C3EDA"/>
    <w:rsid w:val="006C407F"/>
    <w:rsid w:val="006C4A33"/>
    <w:rsid w:val="006C4B8D"/>
    <w:rsid w:val="006C4FE7"/>
    <w:rsid w:val="006C50E5"/>
    <w:rsid w:val="006C51B9"/>
    <w:rsid w:val="006C5406"/>
    <w:rsid w:val="006C6166"/>
    <w:rsid w:val="006C6281"/>
    <w:rsid w:val="006C696B"/>
    <w:rsid w:val="006C6D0F"/>
    <w:rsid w:val="006C6D7C"/>
    <w:rsid w:val="006C7065"/>
    <w:rsid w:val="006C70D3"/>
    <w:rsid w:val="006C7115"/>
    <w:rsid w:val="006C73B8"/>
    <w:rsid w:val="006C7628"/>
    <w:rsid w:val="006C762C"/>
    <w:rsid w:val="006C769C"/>
    <w:rsid w:val="006C7C5A"/>
    <w:rsid w:val="006C7D31"/>
    <w:rsid w:val="006C7D95"/>
    <w:rsid w:val="006D0A7A"/>
    <w:rsid w:val="006D0F51"/>
    <w:rsid w:val="006D102B"/>
    <w:rsid w:val="006D111F"/>
    <w:rsid w:val="006D1133"/>
    <w:rsid w:val="006D1216"/>
    <w:rsid w:val="006D16DC"/>
    <w:rsid w:val="006D1CCD"/>
    <w:rsid w:val="006D213D"/>
    <w:rsid w:val="006D25B8"/>
    <w:rsid w:val="006D2789"/>
    <w:rsid w:val="006D289A"/>
    <w:rsid w:val="006D2B34"/>
    <w:rsid w:val="006D4260"/>
    <w:rsid w:val="006D43D8"/>
    <w:rsid w:val="006D448F"/>
    <w:rsid w:val="006D47A7"/>
    <w:rsid w:val="006D4A11"/>
    <w:rsid w:val="006D4A5C"/>
    <w:rsid w:val="006D575F"/>
    <w:rsid w:val="006D5789"/>
    <w:rsid w:val="006D5C29"/>
    <w:rsid w:val="006D5F1E"/>
    <w:rsid w:val="006D6577"/>
    <w:rsid w:val="006D68DE"/>
    <w:rsid w:val="006D6B20"/>
    <w:rsid w:val="006D6FC7"/>
    <w:rsid w:val="006D7251"/>
    <w:rsid w:val="006D7323"/>
    <w:rsid w:val="006D78CB"/>
    <w:rsid w:val="006D79CD"/>
    <w:rsid w:val="006D7D35"/>
    <w:rsid w:val="006E09FC"/>
    <w:rsid w:val="006E0EB8"/>
    <w:rsid w:val="006E143F"/>
    <w:rsid w:val="006E1536"/>
    <w:rsid w:val="006E174B"/>
    <w:rsid w:val="006E17E8"/>
    <w:rsid w:val="006E1AC9"/>
    <w:rsid w:val="006E1B81"/>
    <w:rsid w:val="006E1DAA"/>
    <w:rsid w:val="006E1EC0"/>
    <w:rsid w:val="006E1F71"/>
    <w:rsid w:val="006E26FA"/>
    <w:rsid w:val="006E2839"/>
    <w:rsid w:val="006E2A0C"/>
    <w:rsid w:val="006E3709"/>
    <w:rsid w:val="006E3A5D"/>
    <w:rsid w:val="006E425C"/>
    <w:rsid w:val="006E44A0"/>
    <w:rsid w:val="006E47F8"/>
    <w:rsid w:val="006E48F4"/>
    <w:rsid w:val="006E4A34"/>
    <w:rsid w:val="006E4CD7"/>
    <w:rsid w:val="006E4D63"/>
    <w:rsid w:val="006E5137"/>
    <w:rsid w:val="006E514F"/>
    <w:rsid w:val="006E5434"/>
    <w:rsid w:val="006E55A0"/>
    <w:rsid w:val="006E56C8"/>
    <w:rsid w:val="006E5CD6"/>
    <w:rsid w:val="006E5DAE"/>
    <w:rsid w:val="006E6345"/>
    <w:rsid w:val="006E637D"/>
    <w:rsid w:val="006E6508"/>
    <w:rsid w:val="006E68DB"/>
    <w:rsid w:val="006E6D2B"/>
    <w:rsid w:val="006E6F0F"/>
    <w:rsid w:val="006E6F70"/>
    <w:rsid w:val="006E6FFB"/>
    <w:rsid w:val="006E737F"/>
    <w:rsid w:val="006E79FE"/>
    <w:rsid w:val="006E7DCE"/>
    <w:rsid w:val="006E7DF4"/>
    <w:rsid w:val="006F017C"/>
    <w:rsid w:val="006F09B5"/>
    <w:rsid w:val="006F0C54"/>
    <w:rsid w:val="006F0F9F"/>
    <w:rsid w:val="006F1275"/>
    <w:rsid w:val="006F1497"/>
    <w:rsid w:val="006F167B"/>
    <w:rsid w:val="006F1C4A"/>
    <w:rsid w:val="006F23FA"/>
    <w:rsid w:val="006F2845"/>
    <w:rsid w:val="006F2859"/>
    <w:rsid w:val="006F29BF"/>
    <w:rsid w:val="006F2B6D"/>
    <w:rsid w:val="006F2E35"/>
    <w:rsid w:val="006F3464"/>
    <w:rsid w:val="006F3838"/>
    <w:rsid w:val="006F389D"/>
    <w:rsid w:val="006F3E4E"/>
    <w:rsid w:val="006F4087"/>
    <w:rsid w:val="006F413A"/>
    <w:rsid w:val="006F43E1"/>
    <w:rsid w:val="006F4D03"/>
    <w:rsid w:val="006F4E41"/>
    <w:rsid w:val="006F4F20"/>
    <w:rsid w:val="006F4FD0"/>
    <w:rsid w:val="006F51A7"/>
    <w:rsid w:val="006F53C6"/>
    <w:rsid w:val="006F5D09"/>
    <w:rsid w:val="006F5DDD"/>
    <w:rsid w:val="006F6755"/>
    <w:rsid w:val="006F6986"/>
    <w:rsid w:val="006F69D1"/>
    <w:rsid w:val="006F6D84"/>
    <w:rsid w:val="006F702F"/>
    <w:rsid w:val="006F70E0"/>
    <w:rsid w:val="006F7265"/>
    <w:rsid w:val="006F7308"/>
    <w:rsid w:val="006F7515"/>
    <w:rsid w:val="006F7AF8"/>
    <w:rsid w:val="006F7CC1"/>
    <w:rsid w:val="006F7DAC"/>
    <w:rsid w:val="006F7DBA"/>
    <w:rsid w:val="006F7DDC"/>
    <w:rsid w:val="006F7F4F"/>
    <w:rsid w:val="00700073"/>
    <w:rsid w:val="007005C3"/>
    <w:rsid w:val="00700751"/>
    <w:rsid w:val="00700844"/>
    <w:rsid w:val="00700D94"/>
    <w:rsid w:val="00700EBA"/>
    <w:rsid w:val="00700FFB"/>
    <w:rsid w:val="007014F8"/>
    <w:rsid w:val="0070294B"/>
    <w:rsid w:val="00702B23"/>
    <w:rsid w:val="00702D4E"/>
    <w:rsid w:val="00704369"/>
    <w:rsid w:val="007044F7"/>
    <w:rsid w:val="007045A7"/>
    <w:rsid w:val="00704852"/>
    <w:rsid w:val="007049DA"/>
    <w:rsid w:val="00704C6B"/>
    <w:rsid w:val="00704DD4"/>
    <w:rsid w:val="00704E1C"/>
    <w:rsid w:val="00704F1D"/>
    <w:rsid w:val="007054AB"/>
    <w:rsid w:val="00705521"/>
    <w:rsid w:val="0070570C"/>
    <w:rsid w:val="00705858"/>
    <w:rsid w:val="0070590C"/>
    <w:rsid w:val="00705B5A"/>
    <w:rsid w:val="00706944"/>
    <w:rsid w:val="00706A73"/>
    <w:rsid w:val="00706A89"/>
    <w:rsid w:val="007073DA"/>
    <w:rsid w:val="00707967"/>
    <w:rsid w:val="00707C7B"/>
    <w:rsid w:val="00710DE2"/>
    <w:rsid w:val="00710DF3"/>
    <w:rsid w:val="00710ED2"/>
    <w:rsid w:val="00711457"/>
    <w:rsid w:val="0071161E"/>
    <w:rsid w:val="00711988"/>
    <w:rsid w:val="00711FC2"/>
    <w:rsid w:val="00712A38"/>
    <w:rsid w:val="00712DA2"/>
    <w:rsid w:val="007130BB"/>
    <w:rsid w:val="007131E5"/>
    <w:rsid w:val="007136C5"/>
    <w:rsid w:val="00713CE1"/>
    <w:rsid w:val="00713FE1"/>
    <w:rsid w:val="0071477A"/>
    <w:rsid w:val="00714861"/>
    <w:rsid w:val="007150C4"/>
    <w:rsid w:val="00715147"/>
    <w:rsid w:val="007155CA"/>
    <w:rsid w:val="007159B6"/>
    <w:rsid w:val="00715AE3"/>
    <w:rsid w:val="00715F6F"/>
    <w:rsid w:val="00716192"/>
    <w:rsid w:val="0071623D"/>
    <w:rsid w:val="00716ED0"/>
    <w:rsid w:val="0071761B"/>
    <w:rsid w:val="00717702"/>
    <w:rsid w:val="00717A02"/>
    <w:rsid w:val="00717B7E"/>
    <w:rsid w:val="00720ABC"/>
    <w:rsid w:val="00721C0B"/>
    <w:rsid w:val="00721D19"/>
    <w:rsid w:val="00721DD1"/>
    <w:rsid w:val="0072286F"/>
    <w:rsid w:val="00722CB4"/>
    <w:rsid w:val="00723116"/>
    <w:rsid w:val="007234E5"/>
    <w:rsid w:val="00723BEC"/>
    <w:rsid w:val="00724030"/>
    <w:rsid w:val="007240CD"/>
    <w:rsid w:val="00724196"/>
    <w:rsid w:val="007244E3"/>
    <w:rsid w:val="0072466B"/>
    <w:rsid w:val="00724C06"/>
    <w:rsid w:val="00724C81"/>
    <w:rsid w:val="00724E3C"/>
    <w:rsid w:val="00724F04"/>
    <w:rsid w:val="00724FF5"/>
    <w:rsid w:val="007250CA"/>
    <w:rsid w:val="007251F4"/>
    <w:rsid w:val="00725B37"/>
    <w:rsid w:val="00725C05"/>
    <w:rsid w:val="00725C1B"/>
    <w:rsid w:val="00725D7B"/>
    <w:rsid w:val="00725F20"/>
    <w:rsid w:val="007261FD"/>
    <w:rsid w:val="00726AC6"/>
    <w:rsid w:val="00726B93"/>
    <w:rsid w:val="00727330"/>
    <w:rsid w:val="00727D61"/>
    <w:rsid w:val="0073002D"/>
    <w:rsid w:val="007303A6"/>
    <w:rsid w:val="007303EC"/>
    <w:rsid w:val="00730436"/>
    <w:rsid w:val="00730452"/>
    <w:rsid w:val="007306DC"/>
    <w:rsid w:val="00730858"/>
    <w:rsid w:val="0073095D"/>
    <w:rsid w:val="00730960"/>
    <w:rsid w:val="00730A43"/>
    <w:rsid w:val="00730CFE"/>
    <w:rsid w:val="00730D29"/>
    <w:rsid w:val="00731423"/>
    <w:rsid w:val="00731573"/>
    <w:rsid w:val="00731ACC"/>
    <w:rsid w:val="00731B43"/>
    <w:rsid w:val="00732563"/>
    <w:rsid w:val="00732F1B"/>
    <w:rsid w:val="0073328C"/>
    <w:rsid w:val="007332D5"/>
    <w:rsid w:val="007332EA"/>
    <w:rsid w:val="0073368B"/>
    <w:rsid w:val="0073382D"/>
    <w:rsid w:val="007340B4"/>
    <w:rsid w:val="0073479B"/>
    <w:rsid w:val="00734C60"/>
    <w:rsid w:val="00734E6D"/>
    <w:rsid w:val="00734FD5"/>
    <w:rsid w:val="007351BB"/>
    <w:rsid w:val="007352BF"/>
    <w:rsid w:val="00735661"/>
    <w:rsid w:val="007360EF"/>
    <w:rsid w:val="00736437"/>
    <w:rsid w:val="00736A1F"/>
    <w:rsid w:val="00736C7C"/>
    <w:rsid w:val="007371F1"/>
    <w:rsid w:val="007371FA"/>
    <w:rsid w:val="00737A2C"/>
    <w:rsid w:val="00737FD0"/>
    <w:rsid w:val="0074000B"/>
    <w:rsid w:val="00740061"/>
    <w:rsid w:val="0074031B"/>
    <w:rsid w:val="007407A1"/>
    <w:rsid w:val="007409F1"/>
    <w:rsid w:val="00740CB6"/>
    <w:rsid w:val="00741324"/>
    <w:rsid w:val="007414E9"/>
    <w:rsid w:val="00741DD1"/>
    <w:rsid w:val="007423CC"/>
    <w:rsid w:val="00742533"/>
    <w:rsid w:val="00742BC9"/>
    <w:rsid w:val="00742C91"/>
    <w:rsid w:val="00742E5E"/>
    <w:rsid w:val="0074389F"/>
    <w:rsid w:val="00743C29"/>
    <w:rsid w:val="0074403F"/>
    <w:rsid w:val="0074418A"/>
    <w:rsid w:val="0074428A"/>
    <w:rsid w:val="007444FD"/>
    <w:rsid w:val="00744624"/>
    <w:rsid w:val="007448DD"/>
    <w:rsid w:val="00744CEA"/>
    <w:rsid w:val="0074518B"/>
    <w:rsid w:val="0074527E"/>
    <w:rsid w:val="00745A7C"/>
    <w:rsid w:val="00745BFE"/>
    <w:rsid w:val="00745D7B"/>
    <w:rsid w:val="007460B8"/>
    <w:rsid w:val="007460BF"/>
    <w:rsid w:val="0074616C"/>
    <w:rsid w:val="00746257"/>
    <w:rsid w:val="0074658F"/>
    <w:rsid w:val="0074684E"/>
    <w:rsid w:val="00746C27"/>
    <w:rsid w:val="007471F9"/>
    <w:rsid w:val="00747545"/>
    <w:rsid w:val="00747622"/>
    <w:rsid w:val="007476F3"/>
    <w:rsid w:val="00747DC0"/>
    <w:rsid w:val="00750C74"/>
    <w:rsid w:val="00750EAD"/>
    <w:rsid w:val="0075108B"/>
    <w:rsid w:val="00751267"/>
    <w:rsid w:val="007514E5"/>
    <w:rsid w:val="0075151B"/>
    <w:rsid w:val="0075151E"/>
    <w:rsid w:val="0075185F"/>
    <w:rsid w:val="00751948"/>
    <w:rsid w:val="00751D95"/>
    <w:rsid w:val="00752037"/>
    <w:rsid w:val="0075271E"/>
    <w:rsid w:val="00753557"/>
    <w:rsid w:val="00753639"/>
    <w:rsid w:val="007538D8"/>
    <w:rsid w:val="00753B93"/>
    <w:rsid w:val="00753EE9"/>
    <w:rsid w:val="00754089"/>
    <w:rsid w:val="00754143"/>
    <w:rsid w:val="00754819"/>
    <w:rsid w:val="00754E65"/>
    <w:rsid w:val="00754EFA"/>
    <w:rsid w:val="0075516E"/>
    <w:rsid w:val="0075534C"/>
    <w:rsid w:val="007555DB"/>
    <w:rsid w:val="00755826"/>
    <w:rsid w:val="0075593C"/>
    <w:rsid w:val="00755B13"/>
    <w:rsid w:val="00755B4D"/>
    <w:rsid w:val="007561F1"/>
    <w:rsid w:val="007562A6"/>
    <w:rsid w:val="007574C7"/>
    <w:rsid w:val="00757575"/>
    <w:rsid w:val="007578C1"/>
    <w:rsid w:val="00757922"/>
    <w:rsid w:val="00757DED"/>
    <w:rsid w:val="00757E90"/>
    <w:rsid w:val="00757F07"/>
    <w:rsid w:val="00760087"/>
    <w:rsid w:val="00760456"/>
    <w:rsid w:val="00760606"/>
    <w:rsid w:val="00760678"/>
    <w:rsid w:val="00760D08"/>
    <w:rsid w:val="00760E32"/>
    <w:rsid w:val="0076136A"/>
    <w:rsid w:val="00761569"/>
    <w:rsid w:val="0076195D"/>
    <w:rsid w:val="00761C92"/>
    <w:rsid w:val="00762191"/>
    <w:rsid w:val="00762205"/>
    <w:rsid w:val="00762433"/>
    <w:rsid w:val="007624CA"/>
    <w:rsid w:val="00763031"/>
    <w:rsid w:val="00763322"/>
    <w:rsid w:val="0076350D"/>
    <w:rsid w:val="00763596"/>
    <w:rsid w:val="007636BE"/>
    <w:rsid w:val="0076385A"/>
    <w:rsid w:val="00763FC8"/>
    <w:rsid w:val="00764ACE"/>
    <w:rsid w:val="00764BEA"/>
    <w:rsid w:val="00765B22"/>
    <w:rsid w:val="00765C20"/>
    <w:rsid w:val="00765F0F"/>
    <w:rsid w:val="007662C1"/>
    <w:rsid w:val="007662F9"/>
    <w:rsid w:val="00766860"/>
    <w:rsid w:val="00766930"/>
    <w:rsid w:val="00766B87"/>
    <w:rsid w:val="007671F3"/>
    <w:rsid w:val="00767459"/>
    <w:rsid w:val="00767A2F"/>
    <w:rsid w:val="00767DB0"/>
    <w:rsid w:val="007702BA"/>
    <w:rsid w:val="00770444"/>
    <w:rsid w:val="0077049E"/>
    <w:rsid w:val="00770522"/>
    <w:rsid w:val="00770728"/>
    <w:rsid w:val="007708F5"/>
    <w:rsid w:val="00770F33"/>
    <w:rsid w:val="007712F6"/>
    <w:rsid w:val="00771333"/>
    <w:rsid w:val="00771451"/>
    <w:rsid w:val="00771BE1"/>
    <w:rsid w:val="00771F40"/>
    <w:rsid w:val="00771FED"/>
    <w:rsid w:val="00772331"/>
    <w:rsid w:val="00772523"/>
    <w:rsid w:val="007728CC"/>
    <w:rsid w:val="00772CE1"/>
    <w:rsid w:val="00772DD6"/>
    <w:rsid w:val="00773027"/>
    <w:rsid w:val="00773253"/>
    <w:rsid w:val="00773734"/>
    <w:rsid w:val="00773E87"/>
    <w:rsid w:val="00774147"/>
    <w:rsid w:val="00774289"/>
    <w:rsid w:val="00774865"/>
    <w:rsid w:val="00774C3E"/>
    <w:rsid w:val="007757D6"/>
    <w:rsid w:val="00775A86"/>
    <w:rsid w:val="00775B7E"/>
    <w:rsid w:val="00775DF2"/>
    <w:rsid w:val="00776936"/>
    <w:rsid w:val="00776D04"/>
    <w:rsid w:val="00776F61"/>
    <w:rsid w:val="0077707E"/>
    <w:rsid w:val="007774A9"/>
    <w:rsid w:val="0077773E"/>
    <w:rsid w:val="0078020E"/>
    <w:rsid w:val="007804C3"/>
    <w:rsid w:val="00780990"/>
    <w:rsid w:val="00780CBF"/>
    <w:rsid w:val="00781370"/>
    <w:rsid w:val="007814BC"/>
    <w:rsid w:val="007819D4"/>
    <w:rsid w:val="00781A77"/>
    <w:rsid w:val="00781BFD"/>
    <w:rsid w:val="00781D6F"/>
    <w:rsid w:val="00781E64"/>
    <w:rsid w:val="0078204D"/>
    <w:rsid w:val="00782D9E"/>
    <w:rsid w:val="0078309E"/>
    <w:rsid w:val="007836CF"/>
    <w:rsid w:val="00783A72"/>
    <w:rsid w:val="00784121"/>
    <w:rsid w:val="00784AA1"/>
    <w:rsid w:val="00784CEE"/>
    <w:rsid w:val="00784D27"/>
    <w:rsid w:val="00784D65"/>
    <w:rsid w:val="00785686"/>
    <w:rsid w:val="00785A70"/>
    <w:rsid w:val="00785A77"/>
    <w:rsid w:val="00786199"/>
    <w:rsid w:val="007865E7"/>
    <w:rsid w:val="00787837"/>
    <w:rsid w:val="00787C08"/>
    <w:rsid w:val="007905B1"/>
    <w:rsid w:val="007907C5"/>
    <w:rsid w:val="00790CD5"/>
    <w:rsid w:val="00791879"/>
    <w:rsid w:val="0079188C"/>
    <w:rsid w:val="0079188F"/>
    <w:rsid w:val="007918A6"/>
    <w:rsid w:val="00791A19"/>
    <w:rsid w:val="00791A58"/>
    <w:rsid w:val="00791A7F"/>
    <w:rsid w:val="00791C91"/>
    <w:rsid w:val="00791EC6"/>
    <w:rsid w:val="00791ED0"/>
    <w:rsid w:val="007928E9"/>
    <w:rsid w:val="007929F0"/>
    <w:rsid w:val="00792AA2"/>
    <w:rsid w:val="00793023"/>
    <w:rsid w:val="00793029"/>
    <w:rsid w:val="00793036"/>
    <w:rsid w:val="00793245"/>
    <w:rsid w:val="00793F09"/>
    <w:rsid w:val="007944B3"/>
    <w:rsid w:val="007947A8"/>
    <w:rsid w:val="00794D37"/>
    <w:rsid w:val="007952C2"/>
    <w:rsid w:val="00795532"/>
    <w:rsid w:val="00795667"/>
    <w:rsid w:val="007956BF"/>
    <w:rsid w:val="007958C2"/>
    <w:rsid w:val="007964BA"/>
    <w:rsid w:val="00796532"/>
    <w:rsid w:val="00796752"/>
    <w:rsid w:val="0079679A"/>
    <w:rsid w:val="00796B81"/>
    <w:rsid w:val="007972C5"/>
    <w:rsid w:val="0079769E"/>
    <w:rsid w:val="00797774"/>
    <w:rsid w:val="00797821"/>
    <w:rsid w:val="007A00EC"/>
    <w:rsid w:val="007A043A"/>
    <w:rsid w:val="007A04E2"/>
    <w:rsid w:val="007A0D14"/>
    <w:rsid w:val="007A0E8B"/>
    <w:rsid w:val="007A11D1"/>
    <w:rsid w:val="007A12A5"/>
    <w:rsid w:val="007A13A0"/>
    <w:rsid w:val="007A13EA"/>
    <w:rsid w:val="007A14E6"/>
    <w:rsid w:val="007A1BAD"/>
    <w:rsid w:val="007A1CA7"/>
    <w:rsid w:val="007A1F9D"/>
    <w:rsid w:val="007A1FFA"/>
    <w:rsid w:val="007A211F"/>
    <w:rsid w:val="007A2323"/>
    <w:rsid w:val="007A249D"/>
    <w:rsid w:val="007A24D4"/>
    <w:rsid w:val="007A26F1"/>
    <w:rsid w:val="007A2D1D"/>
    <w:rsid w:val="007A2F11"/>
    <w:rsid w:val="007A33F9"/>
    <w:rsid w:val="007A3513"/>
    <w:rsid w:val="007A3663"/>
    <w:rsid w:val="007A3888"/>
    <w:rsid w:val="007A3D63"/>
    <w:rsid w:val="007A3E63"/>
    <w:rsid w:val="007A40B4"/>
    <w:rsid w:val="007A4140"/>
    <w:rsid w:val="007A4505"/>
    <w:rsid w:val="007A4540"/>
    <w:rsid w:val="007A4E96"/>
    <w:rsid w:val="007A4E9E"/>
    <w:rsid w:val="007A4EC1"/>
    <w:rsid w:val="007A4FD3"/>
    <w:rsid w:val="007A5029"/>
    <w:rsid w:val="007A5151"/>
    <w:rsid w:val="007A5253"/>
    <w:rsid w:val="007A535E"/>
    <w:rsid w:val="007A58FA"/>
    <w:rsid w:val="007A5A08"/>
    <w:rsid w:val="007A5B15"/>
    <w:rsid w:val="007A5E12"/>
    <w:rsid w:val="007A6C6E"/>
    <w:rsid w:val="007A7039"/>
    <w:rsid w:val="007A7BC5"/>
    <w:rsid w:val="007A7FDE"/>
    <w:rsid w:val="007B066D"/>
    <w:rsid w:val="007B0E0E"/>
    <w:rsid w:val="007B111D"/>
    <w:rsid w:val="007B1558"/>
    <w:rsid w:val="007B1A42"/>
    <w:rsid w:val="007B1CBC"/>
    <w:rsid w:val="007B2B78"/>
    <w:rsid w:val="007B2DDF"/>
    <w:rsid w:val="007B2E7D"/>
    <w:rsid w:val="007B3115"/>
    <w:rsid w:val="007B3278"/>
    <w:rsid w:val="007B3350"/>
    <w:rsid w:val="007B35B9"/>
    <w:rsid w:val="007B36C7"/>
    <w:rsid w:val="007B3BD0"/>
    <w:rsid w:val="007B4030"/>
    <w:rsid w:val="007B4967"/>
    <w:rsid w:val="007B4CB0"/>
    <w:rsid w:val="007B4EAA"/>
    <w:rsid w:val="007B5186"/>
    <w:rsid w:val="007B566B"/>
    <w:rsid w:val="007B5813"/>
    <w:rsid w:val="007B59EE"/>
    <w:rsid w:val="007B5A9C"/>
    <w:rsid w:val="007B5E8F"/>
    <w:rsid w:val="007B6ECF"/>
    <w:rsid w:val="007B7286"/>
    <w:rsid w:val="007B7677"/>
    <w:rsid w:val="007B791A"/>
    <w:rsid w:val="007C0297"/>
    <w:rsid w:val="007C0AA4"/>
    <w:rsid w:val="007C0ADD"/>
    <w:rsid w:val="007C0E3B"/>
    <w:rsid w:val="007C0F14"/>
    <w:rsid w:val="007C0F80"/>
    <w:rsid w:val="007C10BD"/>
    <w:rsid w:val="007C113D"/>
    <w:rsid w:val="007C172B"/>
    <w:rsid w:val="007C175F"/>
    <w:rsid w:val="007C1FDE"/>
    <w:rsid w:val="007C2618"/>
    <w:rsid w:val="007C28F6"/>
    <w:rsid w:val="007C28F7"/>
    <w:rsid w:val="007C2B84"/>
    <w:rsid w:val="007C3073"/>
    <w:rsid w:val="007C30D9"/>
    <w:rsid w:val="007C3622"/>
    <w:rsid w:val="007C380A"/>
    <w:rsid w:val="007C3A61"/>
    <w:rsid w:val="007C3D72"/>
    <w:rsid w:val="007C3DCE"/>
    <w:rsid w:val="007C41AB"/>
    <w:rsid w:val="007C4535"/>
    <w:rsid w:val="007C49BD"/>
    <w:rsid w:val="007C4A22"/>
    <w:rsid w:val="007C4ADD"/>
    <w:rsid w:val="007C60B8"/>
    <w:rsid w:val="007C6775"/>
    <w:rsid w:val="007C6B38"/>
    <w:rsid w:val="007C7034"/>
    <w:rsid w:val="007D04F3"/>
    <w:rsid w:val="007D07DF"/>
    <w:rsid w:val="007D08B0"/>
    <w:rsid w:val="007D0E4A"/>
    <w:rsid w:val="007D11D8"/>
    <w:rsid w:val="007D1632"/>
    <w:rsid w:val="007D2017"/>
    <w:rsid w:val="007D2167"/>
    <w:rsid w:val="007D2BB2"/>
    <w:rsid w:val="007D3189"/>
    <w:rsid w:val="007D35ED"/>
    <w:rsid w:val="007D3969"/>
    <w:rsid w:val="007D3CA3"/>
    <w:rsid w:val="007D3DAA"/>
    <w:rsid w:val="007D3E87"/>
    <w:rsid w:val="007D3EA3"/>
    <w:rsid w:val="007D410A"/>
    <w:rsid w:val="007D4BEB"/>
    <w:rsid w:val="007D5814"/>
    <w:rsid w:val="007D615B"/>
    <w:rsid w:val="007D6F54"/>
    <w:rsid w:val="007D70E1"/>
    <w:rsid w:val="007D724F"/>
    <w:rsid w:val="007D73CA"/>
    <w:rsid w:val="007D7B4C"/>
    <w:rsid w:val="007D7BF0"/>
    <w:rsid w:val="007E05D0"/>
    <w:rsid w:val="007E06F6"/>
    <w:rsid w:val="007E07E2"/>
    <w:rsid w:val="007E094C"/>
    <w:rsid w:val="007E0B73"/>
    <w:rsid w:val="007E0D49"/>
    <w:rsid w:val="007E1223"/>
    <w:rsid w:val="007E13BC"/>
    <w:rsid w:val="007E142B"/>
    <w:rsid w:val="007E151A"/>
    <w:rsid w:val="007E1694"/>
    <w:rsid w:val="007E1E7A"/>
    <w:rsid w:val="007E201C"/>
    <w:rsid w:val="007E206F"/>
    <w:rsid w:val="007E294F"/>
    <w:rsid w:val="007E2B6A"/>
    <w:rsid w:val="007E31E4"/>
    <w:rsid w:val="007E3EAF"/>
    <w:rsid w:val="007E494D"/>
    <w:rsid w:val="007E4DD8"/>
    <w:rsid w:val="007E4EF0"/>
    <w:rsid w:val="007E4F65"/>
    <w:rsid w:val="007E4FB9"/>
    <w:rsid w:val="007E5060"/>
    <w:rsid w:val="007E5686"/>
    <w:rsid w:val="007E5917"/>
    <w:rsid w:val="007E596A"/>
    <w:rsid w:val="007E5AAE"/>
    <w:rsid w:val="007E5DCE"/>
    <w:rsid w:val="007E6973"/>
    <w:rsid w:val="007E6EE1"/>
    <w:rsid w:val="007E748A"/>
    <w:rsid w:val="007E76F7"/>
    <w:rsid w:val="007E787D"/>
    <w:rsid w:val="007E7A57"/>
    <w:rsid w:val="007E7B7E"/>
    <w:rsid w:val="007E7B82"/>
    <w:rsid w:val="007F01CC"/>
    <w:rsid w:val="007F04E2"/>
    <w:rsid w:val="007F076B"/>
    <w:rsid w:val="007F0855"/>
    <w:rsid w:val="007F0A84"/>
    <w:rsid w:val="007F0B75"/>
    <w:rsid w:val="007F10AA"/>
    <w:rsid w:val="007F1387"/>
    <w:rsid w:val="007F1834"/>
    <w:rsid w:val="007F18F2"/>
    <w:rsid w:val="007F1B43"/>
    <w:rsid w:val="007F1FBA"/>
    <w:rsid w:val="007F255F"/>
    <w:rsid w:val="007F2749"/>
    <w:rsid w:val="007F2E19"/>
    <w:rsid w:val="007F3A3D"/>
    <w:rsid w:val="007F3A50"/>
    <w:rsid w:val="007F3DFD"/>
    <w:rsid w:val="007F4025"/>
    <w:rsid w:val="007F407A"/>
    <w:rsid w:val="007F48E9"/>
    <w:rsid w:val="007F4A9F"/>
    <w:rsid w:val="007F60D5"/>
    <w:rsid w:val="007F60DB"/>
    <w:rsid w:val="007F62CB"/>
    <w:rsid w:val="007F6382"/>
    <w:rsid w:val="007F644D"/>
    <w:rsid w:val="007F668D"/>
    <w:rsid w:val="007F6816"/>
    <w:rsid w:val="007F6BA3"/>
    <w:rsid w:val="007F6D35"/>
    <w:rsid w:val="007F72BE"/>
    <w:rsid w:val="007F73EE"/>
    <w:rsid w:val="007F7548"/>
    <w:rsid w:val="007F794A"/>
    <w:rsid w:val="007F7DC9"/>
    <w:rsid w:val="007F7E8B"/>
    <w:rsid w:val="00800540"/>
    <w:rsid w:val="00800B92"/>
    <w:rsid w:val="00800F3B"/>
    <w:rsid w:val="00801210"/>
    <w:rsid w:val="0080128F"/>
    <w:rsid w:val="00801C1A"/>
    <w:rsid w:val="00801C59"/>
    <w:rsid w:val="008027A6"/>
    <w:rsid w:val="00802BDA"/>
    <w:rsid w:val="00802CBF"/>
    <w:rsid w:val="00802DE4"/>
    <w:rsid w:val="008032FD"/>
    <w:rsid w:val="00803744"/>
    <w:rsid w:val="00804324"/>
    <w:rsid w:val="00804386"/>
    <w:rsid w:val="00804AEB"/>
    <w:rsid w:val="00804B1B"/>
    <w:rsid w:val="00804F5D"/>
    <w:rsid w:val="008056BF"/>
    <w:rsid w:val="0080580B"/>
    <w:rsid w:val="00805AD2"/>
    <w:rsid w:val="00805B99"/>
    <w:rsid w:val="00805C4C"/>
    <w:rsid w:val="00805C80"/>
    <w:rsid w:val="00805DED"/>
    <w:rsid w:val="008060A1"/>
    <w:rsid w:val="008063B2"/>
    <w:rsid w:val="00806A93"/>
    <w:rsid w:val="00807085"/>
    <w:rsid w:val="00807730"/>
    <w:rsid w:val="00807927"/>
    <w:rsid w:val="00807952"/>
    <w:rsid w:val="00807C8D"/>
    <w:rsid w:val="00807D77"/>
    <w:rsid w:val="00807F90"/>
    <w:rsid w:val="008100ED"/>
    <w:rsid w:val="00810798"/>
    <w:rsid w:val="00810967"/>
    <w:rsid w:val="00810F28"/>
    <w:rsid w:val="0081127F"/>
    <w:rsid w:val="00811B7D"/>
    <w:rsid w:val="008123D5"/>
    <w:rsid w:val="00812480"/>
    <w:rsid w:val="008124C4"/>
    <w:rsid w:val="008126A1"/>
    <w:rsid w:val="008126E8"/>
    <w:rsid w:val="00812B3B"/>
    <w:rsid w:val="00812C2F"/>
    <w:rsid w:val="00812D2B"/>
    <w:rsid w:val="008130EE"/>
    <w:rsid w:val="008133D2"/>
    <w:rsid w:val="008139C0"/>
    <w:rsid w:val="00813DCC"/>
    <w:rsid w:val="0081465A"/>
    <w:rsid w:val="00814C12"/>
    <w:rsid w:val="00814D22"/>
    <w:rsid w:val="00814DCA"/>
    <w:rsid w:val="00815144"/>
    <w:rsid w:val="0081553F"/>
    <w:rsid w:val="00815580"/>
    <w:rsid w:val="00815785"/>
    <w:rsid w:val="008158BA"/>
    <w:rsid w:val="00816200"/>
    <w:rsid w:val="008166B2"/>
    <w:rsid w:val="0081679C"/>
    <w:rsid w:val="008167B0"/>
    <w:rsid w:val="00816FA9"/>
    <w:rsid w:val="00817731"/>
    <w:rsid w:val="00817827"/>
    <w:rsid w:val="00817E12"/>
    <w:rsid w:val="00817E1C"/>
    <w:rsid w:val="00817E5A"/>
    <w:rsid w:val="00817E66"/>
    <w:rsid w:val="00817FA0"/>
    <w:rsid w:val="0082006C"/>
    <w:rsid w:val="00820741"/>
    <w:rsid w:val="00820860"/>
    <w:rsid w:val="00820969"/>
    <w:rsid w:val="00820DFD"/>
    <w:rsid w:val="008215B8"/>
    <w:rsid w:val="00821DDC"/>
    <w:rsid w:val="0082201C"/>
    <w:rsid w:val="00822158"/>
    <w:rsid w:val="008221C2"/>
    <w:rsid w:val="0082258A"/>
    <w:rsid w:val="008226D8"/>
    <w:rsid w:val="0082288D"/>
    <w:rsid w:val="008230ED"/>
    <w:rsid w:val="00823248"/>
    <w:rsid w:val="0082330D"/>
    <w:rsid w:val="00823487"/>
    <w:rsid w:val="008234C7"/>
    <w:rsid w:val="008238B0"/>
    <w:rsid w:val="00823D04"/>
    <w:rsid w:val="0082412B"/>
    <w:rsid w:val="008242D2"/>
    <w:rsid w:val="008244D5"/>
    <w:rsid w:val="0082474B"/>
    <w:rsid w:val="00825033"/>
    <w:rsid w:val="008252B6"/>
    <w:rsid w:val="00825783"/>
    <w:rsid w:val="00825855"/>
    <w:rsid w:val="008258AF"/>
    <w:rsid w:val="00825B84"/>
    <w:rsid w:val="00826137"/>
    <w:rsid w:val="008262E5"/>
    <w:rsid w:val="00826E30"/>
    <w:rsid w:val="00827D50"/>
    <w:rsid w:val="00827DE0"/>
    <w:rsid w:val="008305E1"/>
    <w:rsid w:val="00830DD3"/>
    <w:rsid w:val="0083195F"/>
    <w:rsid w:val="0083284B"/>
    <w:rsid w:val="00832C51"/>
    <w:rsid w:val="00832CFF"/>
    <w:rsid w:val="00832FC4"/>
    <w:rsid w:val="0083330A"/>
    <w:rsid w:val="00833382"/>
    <w:rsid w:val="0083342B"/>
    <w:rsid w:val="0083370B"/>
    <w:rsid w:val="00834166"/>
    <w:rsid w:val="0083433B"/>
    <w:rsid w:val="008345CF"/>
    <w:rsid w:val="008348DD"/>
    <w:rsid w:val="00834988"/>
    <w:rsid w:val="00835838"/>
    <w:rsid w:val="00835864"/>
    <w:rsid w:val="008358C7"/>
    <w:rsid w:val="00835C30"/>
    <w:rsid w:val="00835FDB"/>
    <w:rsid w:val="0083663A"/>
    <w:rsid w:val="00836D07"/>
    <w:rsid w:val="00836D67"/>
    <w:rsid w:val="00836E43"/>
    <w:rsid w:val="008371B0"/>
    <w:rsid w:val="008375BC"/>
    <w:rsid w:val="008375BD"/>
    <w:rsid w:val="00837964"/>
    <w:rsid w:val="00840370"/>
    <w:rsid w:val="0084042A"/>
    <w:rsid w:val="008404FF"/>
    <w:rsid w:val="008409C5"/>
    <w:rsid w:val="00840A65"/>
    <w:rsid w:val="00840DC9"/>
    <w:rsid w:val="0084125B"/>
    <w:rsid w:val="00841527"/>
    <w:rsid w:val="0084160E"/>
    <w:rsid w:val="008419E5"/>
    <w:rsid w:val="00841CA3"/>
    <w:rsid w:val="00841CAB"/>
    <w:rsid w:val="00841FEC"/>
    <w:rsid w:val="0084222C"/>
    <w:rsid w:val="00842312"/>
    <w:rsid w:val="008431F1"/>
    <w:rsid w:val="00843533"/>
    <w:rsid w:val="00843553"/>
    <w:rsid w:val="008437AE"/>
    <w:rsid w:val="0084385F"/>
    <w:rsid w:val="008439CA"/>
    <w:rsid w:val="00843D49"/>
    <w:rsid w:val="008440E1"/>
    <w:rsid w:val="008442F5"/>
    <w:rsid w:val="0084439A"/>
    <w:rsid w:val="00844AE2"/>
    <w:rsid w:val="0084524E"/>
    <w:rsid w:val="0084534C"/>
    <w:rsid w:val="00845830"/>
    <w:rsid w:val="00845C45"/>
    <w:rsid w:val="00845D44"/>
    <w:rsid w:val="00846051"/>
    <w:rsid w:val="008463A9"/>
    <w:rsid w:val="0084667D"/>
    <w:rsid w:val="00846AF2"/>
    <w:rsid w:val="00847079"/>
    <w:rsid w:val="00847995"/>
    <w:rsid w:val="00847E8A"/>
    <w:rsid w:val="00850323"/>
    <w:rsid w:val="00850654"/>
    <w:rsid w:val="0085067C"/>
    <w:rsid w:val="00850743"/>
    <w:rsid w:val="008507E9"/>
    <w:rsid w:val="00850831"/>
    <w:rsid w:val="00850B77"/>
    <w:rsid w:val="00850FF3"/>
    <w:rsid w:val="008514D2"/>
    <w:rsid w:val="00851643"/>
    <w:rsid w:val="00851C06"/>
    <w:rsid w:val="008528C8"/>
    <w:rsid w:val="00852997"/>
    <w:rsid w:val="00852C78"/>
    <w:rsid w:val="008532D8"/>
    <w:rsid w:val="00853943"/>
    <w:rsid w:val="00853FCE"/>
    <w:rsid w:val="00853FF6"/>
    <w:rsid w:val="00854320"/>
    <w:rsid w:val="0085458E"/>
    <w:rsid w:val="008549FA"/>
    <w:rsid w:val="00854F67"/>
    <w:rsid w:val="00855268"/>
    <w:rsid w:val="008553BC"/>
    <w:rsid w:val="00855479"/>
    <w:rsid w:val="008555B3"/>
    <w:rsid w:val="00855E15"/>
    <w:rsid w:val="00855E4F"/>
    <w:rsid w:val="008567CF"/>
    <w:rsid w:val="008569EB"/>
    <w:rsid w:val="00856E63"/>
    <w:rsid w:val="008570FB"/>
    <w:rsid w:val="00857669"/>
    <w:rsid w:val="00857DBF"/>
    <w:rsid w:val="008604A1"/>
    <w:rsid w:val="0086058E"/>
    <w:rsid w:val="00860EDF"/>
    <w:rsid w:val="00861F1B"/>
    <w:rsid w:val="0086267C"/>
    <w:rsid w:val="0086278D"/>
    <w:rsid w:val="008627E9"/>
    <w:rsid w:val="00862BBA"/>
    <w:rsid w:val="00863166"/>
    <w:rsid w:val="0086355A"/>
    <w:rsid w:val="008639DB"/>
    <w:rsid w:val="00863E4D"/>
    <w:rsid w:val="00863F15"/>
    <w:rsid w:val="00864279"/>
    <w:rsid w:val="008649D2"/>
    <w:rsid w:val="00864BE0"/>
    <w:rsid w:val="00865274"/>
    <w:rsid w:val="0086532A"/>
    <w:rsid w:val="008654A0"/>
    <w:rsid w:val="0086558B"/>
    <w:rsid w:val="00865C1A"/>
    <w:rsid w:val="00865CE3"/>
    <w:rsid w:val="00865CE5"/>
    <w:rsid w:val="00866046"/>
    <w:rsid w:val="008662EA"/>
    <w:rsid w:val="00866B82"/>
    <w:rsid w:val="008671AB"/>
    <w:rsid w:val="00867F2A"/>
    <w:rsid w:val="00870182"/>
    <w:rsid w:val="00870808"/>
    <w:rsid w:val="00870B51"/>
    <w:rsid w:val="00870BF9"/>
    <w:rsid w:val="00870D97"/>
    <w:rsid w:val="00870E3D"/>
    <w:rsid w:val="008710CE"/>
    <w:rsid w:val="008711D5"/>
    <w:rsid w:val="008714F6"/>
    <w:rsid w:val="008716A6"/>
    <w:rsid w:val="0087177B"/>
    <w:rsid w:val="0087183C"/>
    <w:rsid w:val="0087191E"/>
    <w:rsid w:val="00872ECD"/>
    <w:rsid w:val="0087304F"/>
    <w:rsid w:val="008741CF"/>
    <w:rsid w:val="00874463"/>
    <w:rsid w:val="008744A4"/>
    <w:rsid w:val="00874546"/>
    <w:rsid w:val="0087485C"/>
    <w:rsid w:val="00874871"/>
    <w:rsid w:val="00874E32"/>
    <w:rsid w:val="0087508D"/>
    <w:rsid w:val="0087550F"/>
    <w:rsid w:val="0087557A"/>
    <w:rsid w:val="00875595"/>
    <w:rsid w:val="008757AF"/>
    <w:rsid w:val="008758B5"/>
    <w:rsid w:val="00875A30"/>
    <w:rsid w:val="00875ADD"/>
    <w:rsid w:val="00875AFB"/>
    <w:rsid w:val="00875BDB"/>
    <w:rsid w:val="0087617A"/>
    <w:rsid w:val="00876303"/>
    <w:rsid w:val="0087643D"/>
    <w:rsid w:val="008764FF"/>
    <w:rsid w:val="008767EC"/>
    <w:rsid w:val="008776F4"/>
    <w:rsid w:val="00877955"/>
    <w:rsid w:val="00877AE7"/>
    <w:rsid w:val="00880855"/>
    <w:rsid w:val="00880B29"/>
    <w:rsid w:val="00881007"/>
    <w:rsid w:val="00881011"/>
    <w:rsid w:val="008816FB"/>
    <w:rsid w:val="008818E5"/>
    <w:rsid w:val="00881C7B"/>
    <w:rsid w:val="00881D6D"/>
    <w:rsid w:val="00881DC5"/>
    <w:rsid w:val="008825F8"/>
    <w:rsid w:val="00882943"/>
    <w:rsid w:val="00882C1A"/>
    <w:rsid w:val="00882C8F"/>
    <w:rsid w:val="00882E1A"/>
    <w:rsid w:val="008830EF"/>
    <w:rsid w:val="0088317E"/>
    <w:rsid w:val="008834AF"/>
    <w:rsid w:val="008836A2"/>
    <w:rsid w:val="00883C81"/>
    <w:rsid w:val="00883E81"/>
    <w:rsid w:val="00884189"/>
    <w:rsid w:val="00884A4D"/>
    <w:rsid w:val="00884CCD"/>
    <w:rsid w:val="00884DB1"/>
    <w:rsid w:val="008851FD"/>
    <w:rsid w:val="00885257"/>
    <w:rsid w:val="00885427"/>
    <w:rsid w:val="008860BA"/>
    <w:rsid w:val="008860BD"/>
    <w:rsid w:val="00886965"/>
    <w:rsid w:val="00886C3B"/>
    <w:rsid w:val="00886DCB"/>
    <w:rsid w:val="00886DD1"/>
    <w:rsid w:val="008871F4"/>
    <w:rsid w:val="00887480"/>
    <w:rsid w:val="00887749"/>
    <w:rsid w:val="00887839"/>
    <w:rsid w:val="008901A5"/>
    <w:rsid w:val="008904B5"/>
    <w:rsid w:val="008908D9"/>
    <w:rsid w:val="008911E8"/>
    <w:rsid w:val="008924CE"/>
    <w:rsid w:val="00892946"/>
    <w:rsid w:val="00892B5E"/>
    <w:rsid w:val="00893728"/>
    <w:rsid w:val="0089375D"/>
    <w:rsid w:val="00893E0E"/>
    <w:rsid w:val="0089430A"/>
    <w:rsid w:val="00894314"/>
    <w:rsid w:val="00894485"/>
    <w:rsid w:val="008947B7"/>
    <w:rsid w:val="00894B43"/>
    <w:rsid w:val="00894B6B"/>
    <w:rsid w:val="00894CBE"/>
    <w:rsid w:val="00894ED2"/>
    <w:rsid w:val="00894EEC"/>
    <w:rsid w:val="00895725"/>
    <w:rsid w:val="00895B87"/>
    <w:rsid w:val="00895C98"/>
    <w:rsid w:val="00895CA4"/>
    <w:rsid w:val="00895FB2"/>
    <w:rsid w:val="0089623B"/>
    <w:rsid w:val="008963BD"/>
    <w:rsid w:val="008977FD"/>
    <w:rsid w:val="00897902"/>
    <w:rsid w:val="00897F88"/>
    <w:rsid w:val="008A0896"/>
    <w:rsid w:val="008A08A0"/>
    <w:rsid w:val="008A08FF"/>
    <w:rsid w:val="008A0EF6"/>
    <w:rsid w:val="008A134F"/>
    <w:rsid w:val="008A17B6"/>
    <w:rsid w:val="008A2B2C"/>
    <w:rsid w:val="008A2D16"/>
    <w:rsid w:val="008A2F62"/>
    <w:rsid w:val="008A2FF2"/>
    <w:rsid w:val="008A34AB"/>
    <w:rsid w:val="008A3747"/>
    <w:rsid w:val="008A4648"/>
    <w:rsid w:val="008A46A2"/>
    <w:rsid w:val="008A4A63"/>
    <w:rsid w:val="008A4CE0"/>
    <w:rsid w:val="008A4FC8"/>
    <w:rsid w:val="008A510B"/>
    <w:rsid w:val="008A5996"/>
    <w:rsid w:val="008A5C0D"/>
    <w:rsid w:val="008A6179"/>
    <w:rsid w:val="008A618C"/>
    <w:rsid w:val="008A6354"/>
    <w:rsid w:val="008A64DF"/>
    <w:rsid w:val="008A6A1A"/>
    <w:rsid w:val="008A78C3"/>
    <w:rsid w:val="008A7A28"/>
    <w:rsid w:val="008A7DA0"/>
    <w:rsid w:val="008A7F8F"/>
    <w:rsid w:val="008B02B0"/>
    <w:rsid w:val="008B0319"/>
    <w:rsid w:val="008B0507"/>
    <w:rsid w:val="008B07E7"/>
    <w:rsid w:val="008B0888"/>
    <w:rsid w:val="008B0893"/>
    <w:rsid w:val="008B0C87"/>
    <w:rsid w:val="008B0EEB"/>
    <w:rsid w:val="008B10F1"/>
    <w:rsid w:val="008B138E"/>
    <w:rsid w:val="008B1F1F"/>
    <w:rsid w:val="008B1FF6"/>
    <w:rsid w:val="008B2E5E"/>
    <w:rsid w:val="008B326A"/>
    <w:rsid w:val="008B335B"/>
    <w:rsid w:val="008B381E"/>
    <w:rsid w:val="008B3CEF"/>
    <w:rsid w:val="008B484D"/>
    <w:rsid w:val="008B4881"/>
    <w:rsid w:val="008B515D"/>
    <w:rsid w:val="008B5ABA"/>
    <w:rsid w:val="008B5D07"/>
    <w:rsid w:val="008B605C"/>
    <w:rsid w:val="008B6232"/>
    <w:rsid w:val="008B6D9D"/>
    <w:rsid w:val="008B7221"/>
    <w:rsid w:val="008B73B4"/>
    <w:rsid w:val="008B7483"/>
    <w:rsid w:val="008B7C32"/>
    <w:rsid w:val="008C019C"/>
    <w:rsid w:val="008C0217"/>
    <w:rsid w:val="008C038D"/>
    <w:rsid w:val="008C0A80"/>
    <w:rsid w:val="008C0BA5"/>
    <w:rsid w:val="008C1CDA"/>
    <w:rsid w:val="008C1EF2"/>
    <w:rsid w:val="008C22C1"/>
    <w:rsid w:val="008C27A9"/>
    <w:rsid w:val="008C2E7F"/>
    <w:rsid w:val="008C3165"/>
    <w:rsid w:val="008C343A"/>
    <w:rsid w:val="008C374B"/>
    <w:rsid w:val="008C379A"/>
    <w:rsid w:val="008C3B29"/>
    <w:rsid w:val="008C3B44"/>
    <w:rsid w:val="008C3C87"/>
    <w:rsid w:val="008C42A3"/>
    <w:rsid w:val="008C42AB"/>
    <w:rsid w:val="008C42C0"/>
    <w:rsid w:val="008C45AF"/>
    <w:rsid w:val="008C469D"/>
    <w:rsid w:val="008C4B3A"/>
    <w:rsid w:val="008C4BFF"/>
    <w:rsid w:val="008C4CD3"/>
    <w:rsid w:val="008C4D2B"/>
    <w:rsid w:val="008C55E8"/>
    <w:rsid w:val="008C58DA"/>
    <w:rsid w:val="008C62DE"/>
    <w:rsid w:val="008C640A"/>
    <w:rsid w:val="008C64E6"/>
    <w:rsid w:val="008C66E6"/>
    <w:rsid w:val="008C672E"/>
    <w:rsid w:val="008C6B57"/>
    <w:rsid w:val="008C6C5D"/>
    <w:rsid w:val="008C6CE8"/>
    <w:rsid w:val="008C7090"/>
    <w:rsid w:val="008C723F"/>
    <w:rsid w:val="008C7720"/>
    <w:rsid w:val="008C79C0"/>
    <w:rsid w:val="008C7A26"/>
    <w:rsid w:val="008C7CF3"/>
    <w:rsid w:val="008D076A"/>
    <w:rsid w:val="008D09B9"/>
    <w:rsid w:val="008D0C6F"/>
    <w:rsid w:val="008D0E05"/>
    <w:rsid w:val="008D0EDB"/>
    <w:rsid w:val="008D1180"/>
    <w:rsid w:val="008D1447"/>
    <w:rsid w:val="008D1484"/>
    <w:rsid w:val="008D15EA"/>
    <w:rsid w:val="008D19E7"/>
    <w:rsid w:val="008D2078"/>
    <w:rsid w:val="008D2640"/>
    <w:rsid w:val="008D2CBC"/>
    <w:rsid w:val="008D3565"/>
    <w:rsid w:val="008D38E7"/>
    <w:rsid w:val="008D3B15"/>
    <w:rsid w:val="008D3B9A"/>
    <w:rsid w:val="008D3DB9"/>
    <w:rsid w:val="008D412E"/>
    <w:rsid w:val="008D4220"/>
    <w:rsid w:val="008D4942"/>
    <w:rsid w:val="008D4A23"/>
    <w:rsid w:val="008D4D5C"/>
    <w:rsid w:val="008D4FBF"/>
    <w:rsid w:val="008D5C75"/>
    <w:rsid w:val="008D5CC3"/>
    <w:rsid w:val="008D5FEF"/>
    <w:rsid w:val="008D609E"/>
    <w:rsid w:val="008D67F0"/>
    <w:rsid w:val="008D6A08"/>
    <w:rsid w:val="008D6D79"/>
    <w:rsid w:val="008D6DDE"/>
    <w:rsid w:val="008D6E80"/>
    <w:rsid w:val="008D759E"/>
    <w:rsid w:val="008D7912"/>
    <w:rsid w:val="008D7A5B"/>
    <w:rsid w:val="008D7A8B"/>
    <w:rsid w:val="008D7CAB"/>
    <w:rsid w:val="008E0313"/>
    <w:rsid w:val="008E03A0"/>
    <w:rsid w:val="008E0646"/>
    <w:rsid w:val="008E06A3"/>
    <w:rsid w:val="008E0AA7"/>
    <w:rsid w:val="008E0D79"/>
    <w:rsid w:val="008E0EAA"/>
    <w:rsid w:val="008E0EBB"/>
    <w:rsid w:val="008E119C"/>
    <w:rsid w:val="008E11AC"/>
    <w:rsid w:val="008E1523"/>
    <w:rsid w:val="008E1864"/>
    <w:rsid w:val="008E262E"/>
    <w:rsid w:val="008E2640"/>
    <w:rsid w:val="008E29B5"/>
    <w:rsid w:val="008E29D4"/>
    <w:rsid w:val="008E2BA2"/>
    <w:rsid w:val="008E2C20"/>
    <w:rsid w:val="008E2C7D"/>
    <w:rsid w:val="008E2E8B"/>
    <w:rsid w:val="008E2F88"/>
    <w:rsid w:val="008E3078"/>
    <w:rsid w:val="008E3808"/>
    <w:rsid w:val="008E3A09"/>
    <w:rsid w:val="008E3B76"/>
    <w:rsid w:val="008E3C4C"/>
    <w:rsid w:val="008E3F6B"/>
    <w:rsid w:val="008E49D3"/>
    <w:rsid w:val="008E530D"/>
    <w:rsid w:val="008E551C"/>
    <w:rsid w:val="008E594E"/>
    <w:rsid w:val="008E5BA9"/>
    <w:rsid w:val="008E6559"/>
    <w:rsid w:val="008E6794"/>
    <w:rsid w:val="008E6C5A"/>
    <w:rsid w:val="008E767D"/>
    <w:rsid w:val="008E7B2F"/>
    <w:rsid w:val="008F03E1"/>
    <w:rsid w:val="008F0AC3"/>
    <w:rsid w:val="008F0AF0"/>
    <w:rsid w:val="008F0CB3"/>
    <w:rsid w:val="008F132A"/>
    <w:rsid w:val="008F1377"/>
    <w:rsid w:val="008F16C6"/>
    <w:rsid w:val="008F18DE"/>
    <w:rsid w:val="008F1A1A"/>
    <w:rsid w:val="008F1CE3"/>
    <w:rsid w:val="008F1F84"/>
    <w:rsid w:val="008F1FF2"/>
    <w:rsid w:val="008F2002"/>
    <w:rsid w:val="008F20BF"/>
    <w:rsid w:val="008F268A"/>
    <w:rsid w:val="008F2B7F"/>
    <w:rsid w:val="008F304D"/>
    <w:rsid w:val="008F3865"/>
    <w:rsid w:val="008F3D11"/>
    <w:rsid w:val="008F3FAC"/>
    <w:rsid w:val="008F43AE"/>
    <w:rsid w:val="008F4A20"/>
    <w:rsid w:val="008F4BA8"/>
    <w:rsid w:val="008F4C51"/>
    <w:rsid w:val="008F56CE"/>
    <w:rsid w:val="008F5742"/>
    <w:rsid w:val="008F59FC"/>
    <w:rsid w:val="008F5BA7"/>
    <w:rsid w:val="008F5F18"/>
    <w:rsid w:val="008F5FDE"/>
    <w:rsid w:val="008F6224"/>
    <w:rsid w:val="008F6A9B"/>
    <w:rsid w:val="008F6EA8"/>
    <w:rsid w:val="008F71B8"/>
    <w:rsid w:val="008F7332"/>
    <w:rsid w:val="008F746C"/>
    <w:rsid w:val="008F768B"/>
    <w:rsid w:val="009001DA"/>
    <w:rsid w:val="00900208"/>
    <w:rsid w:val="0090028B"/>
    <w:rsid w:val="0090049D"/>
    <w:rsid w:val="009007D7"/>
    <w:rsid w:val="00900A58"/>
    <w:rsid w:val="00900B41"/>
    <w:rsid w:val="00900B8D"/>
    <w:rsid w:val="00900BFC"/>
    <w:rsid w:val="0090164D"/>
    <w:rsid w:val="00901F48"/>
    <w:rsid w:val="00902017"/>
    <w:rsid w:val="00902912"/>
    <w:rsid w:val="00903B4B"/>
    <w:rsid w:val="00903FA0"/>
    <w:rsid w:val="00904119"/>
    <w:rsid w:val="00904234"/>
    <w:rsid w:val="009042E2"/>
    <w:rsid w:val="0090433E"/>
    <w:rsid w:val="0090439F"/>
    <w:rsid w:val="0090477F"/>
    <w:rsid w:val="00904A56"/>
    <w:rsid w:val="00904BBE"/>
    <w:rsid w:val="00904E71"/>
    <w:rsid w:val="00905740"/>
    <w:rsid w:val="00905889"/>
    <w:rsid w:val="00905914"/>
    <w:rsid w:val="00905D4A"/>
    <w:rsid w:val="00905D83"/>
    <w:rsid w:val="00905E24"/>
    <w:rsid w:val="00905F6C"/>
    <w:rsid w:val="009067FB"/>
    <w:rsid w:val="00906A3F"/>
    <w:rsid w:val="00906CEE"/>
    <w:rsid w:val="00906CF8"/>
    <w:rsid w:val="009078A9"/>
    <w:rsid w:val="00907C22"/>
    <w:rsid w:val="00907EEE"/>
    <w:rsid w:val="00910475"/>
    <w:rsid w:val="00910814"/>
    <w:rsid w:val="00910912"/>
    <w:rsid w:val="00910A54"/>
    <w:rsid w:val="0091143C"/>
    <w:rsid w:val="009114D6"/>
    <w:rsid w:val="0091171D"/>
    <w:rsid w:val="00911ADB"/>
    <w:rsid w:val="00911C4B"/>
    <w:rsid w:val="00911EEE"/>
    <w:rsid w:val="00912269"/>
    <w:rsid w:val="00912D3D"/>
    <w:rsid w:val="00912FB9"/>
    <w:rsid w:val="0091375A"/>
    <w:rsid w:val="009144DE"/>
    <w:rsid w:val="009146A8"/>
    <w:rsid w:val="009147C0"/>
    <w:rsid w:val="009147C1"/>
    <w:rsid w:val="00915151"/>
    <w:rsid w:val="00915D61"/>
    <w:rsid w:val="00915FA2"/>
    <w:rsid w:val="00916379"/>
    <w:rsid w:val="009168B1"/>
    <w:rsid w:val="00916A91"/>
    <w:rsid w:val="00916BAB"/>
    <w:rsid w:val="0091753A"/>
    <w:rsid w:val="009175A4"/>
    <w:rsid w:val="00917A30"/>
    <w:rsid w:val="00917F5C"/>
    <w:rsid w:val="0092074C"/>
    <w:rsid w:val="00920C21"/>
    <w:rsid w:val="00920C5F"/>
    <w:rsid w:val="0092140C"/>
    <w:rsid w:val="00921A80"/>
    <w:rsid w:val="00921DB6"/>
    <w:rsid w:val="009220C6"/>
    <w:rsid w:val="00922230"/>
    <w:rsid w:val="00922235"/>
    <w:rsid w:val="00922703"/>
    <w:rsid w:val="009228D5"/>
    <w:rsid w:val="00923089"/>
    <w:rsid w:val="00923B41"/>
    <w:rsid w:val="00923D53"/>
    <w:rsid w:val="00924226"/>
    <w:rsid w:val="0092450A"/>
    <w:rsid w:val="009245EF"/>
    <w:rsid w:val="00924E4A"/>
    <w:rsid w:val="00924EC1"/>
    <w:rsid w:val="00924F14"/>
    <w:rsid w:val="00925144"/>
    <w:rsid w:val="009258F8"/>
    <w:rsid w:val="0092663F"/>
    <w:rsid w:val="00926CC2"/>
    <w:rsid w:val="009270A3"/>
    <w:rsid w:val="009276DA"/>
    <w:rsid w:val="009279B5"/>
    <w:rsid w:val="00930190"/>
    <w:rsid w:val="009305F5"/>
    <w:rsid w:val="0093081F"/>
    <w:rsid w:val="00930A87"/>
    <w:rsid w:val="009313AE"/>
    <w:rsid w:val="00931673"/>
    <w:rsid w:val="00931807"/>
    <w:rsid w:val="009318D9"/>
    <w:rsid w:val="009318F3"/>
    <w:rsid w:val="0093193C"/>
    <w:rsid w:val="00931C33"/>
    <w:rsid w:val="00931F77"/>
    <w:rsid w:val="009320C5"/>
    <w:rsid w:val="00932267"/>
    <w:rsid w:val="009322B5"/>
    <w:rsid w:val="009325B4"/>
    <w:rsid w:val="009329F1"/>
    <w:rsid w:val="00932B9B"/>
    <w:rsid w:val="00932E8C"/>
    <w:rsid w:val="00932F01"/>
    <w:rsid w:val="00932F28"/>
    <w:rsid w:val="00933147"/>
    <w:rsid w:val="00933908"/>
    <w:rsid w:val="009339F0"/>
    <w:rsid w:val="00933CDE"/>
    <w:rsid w:val="00933D07"/>
    <w:rsid w:val="00933F9B"/>
    <w:rsid w:val="00934123"/>
    <w:rsid w:val="0093467F"/>
    <w:rsid w:val="00934772"/>
    <w:rsid w:val="00934A77"/>
    <w:rsid w:val="00934BE9"/>
    <w:rsid w:val="00934C4E"/>
    <w:rsid w:val="00934D7E"/>
    <w:rsid w:val="009351A9"/>
    <w:rsid w:val="00935314"/>
    <w:rsid w:val="00935774"/>
    <w:rsid w:val="009358DB"/>
    <w:rsid w:val="00935F31"/>
    <w:rsid w:val="0093666A"/>
    <w:rsid w:val="00936BAB"/>
    <w:rsid w:val="00936EA3"/>
    <w:rsid w:val="0093709C"/>
    <w:rsid w:val="0093714B"/>
    <w:rsid w:val="009372E5"/>
    <w:rsid w:val="00937845"/>
    <w:rsid w:val="00937CB8"/>
    <w:rsid w:val="00937FEB"/>
    <w:rsid w:val="00940260"/>
    <w:rsid w:val="00940347"/>
    <w:rsid w:val="00940F30"/>
    <w:rsid w:val="00941516"/>
    <w:rsid w:val="0094213D"/>
    <w:rsid w:val="00942548"/>
    <w:rsid w:val="00942802"/>
    <w:rsid w:val="00942969"/>
    <w:rsid w:val="00942E3D"/>
    <w:rsid w:val="00942F88"/>
    <w:rsid w:val="009434E2"/>
    <w:rsid w:val="00943558"/>
    <w:rsid w:val="009435EC"/>
    <w:rsid w:val="00943711"/>
    <w:rsid w:val="00943793"/>
    <w:rsid w:val="0094385A"/>
    <w:rsid w:val="00943A50"/>
    <w:rsid w:val="00943C63"/>
    <w:rsid w:val="00943C6E"/>
    <w:rsid w:val="00943ECB"/>
    <w:rsid w:val="0094447F"/>
    <w:rsid w:val="00944716"/>
    <w:rsid w:val="0094486A"/>
    <w:rsid w:val="00944918"/>
    <w:rsid w:val="00944A27"/>
    <w:rsid w:val="00944EAF"/>
    <w:rsid w:val="009455D5"/>
    <w:rsid w:val="009457B7"/>
    <w:rsid w:val="00945D95"/>
    <w:rsid w:val="00946098"/>
    <w:rsid w:val="00946ADF"/>
    <w:rsid w:val="00946BED"/>
    <w:rsid w:val="009471F7"/>
    <w:rsid w:val="009472A9"/>
    <w:rsid w:val="00947650"/>
    <w:rsid w:val="00947B16"/>
    <w:rsid w:val="00947BFB"/>
    <w:rsid w:val="00947DE6"/>
    <w:rsid w:val="00947E51"/>
    <w:rsid w:val="00950812"/>
    <w:rsid w:val="009509A5"/>
    <w:rsid w:val="00950FB4"/>
    <w:rsid w:val="0095135B"/>
    <w:rsid w:val="00951534"/>
    <w:rsid w:val="00951BCA"/>
    <w:rsid w:val="00951D45"/>
    <w:rsid w:val="00951F7F"/>
    <w:rsid w:val="00951FA8"/>
    <w:rsid w:val="0095244D"/>
    <w:rsid w:val="009524E0"/>
    <w:rsid w:val="0095261F"/>
    <w:rsid w:val="00952621"/>
    <w:rsid w:val="009526B0"/>
    <w:rsid w:val="00952850"/>
    <w:rsid w:val="00953248"/>
    <w:rsid w:val="00953305"/>
    <w:rsid w:val="009533B1"/>
    <w:rsid w:val="009535B9"/>
    <w:rsid w:val="009535BF"/>
    <w:rsid w:val="009536F1"/>
    <w:rsid w:val="00953F51"/>
    <w:rsid w:val="00953FCA"/>
    <w:rsid w:val="009541F1"/>
    <w:rsid w:val="0095446F"/>
    <w:rsid w:val="009545EB"/>
    <w:rsid w:val="00954A7A"/>
    <w:rsid w:val="00954DE2"/>
    <w:rsid w:val="00954E3C"/>
    <w:rsid w:val="00955197"/>
    <w:rsid w:val="009551D2"/>
    <w:rsid w:val="00955A5D"/>
    <w:rsid w:val="00956324"/>
    <w:rsid w:val="00956526"/>
    <w:rsid w:val="0095675C"/>
    <w:rsid w:val="00956A3B"/>
    <w:rsid w:val="00956A82"/>
    <w:rsid w:val="00956DAF"/>
    <w:rsid w:val="00956F00"/>
    <w:rsid w:val="00956FE0"/>
    <w:rsid w:val="009575C7"/>
    <w:rsid w:val="00957BFA"/>
    <w:rsid w:val="00957D4A"/>
    <w:rsid w:val="00957DCF"/>
    <w:rsid w:val="009603C7"/>
    <w:rsid w:val="00960E1A"/>
    <w:rsid w:val="00961612"/>
    <w:rsid w:val="0096164B"/>
    <w:rsid w:val="00961937"/>
    <w:rsid w:val="009619D1"/>
    <w:rsid w:val="00962364"/>
    <w:rsid w:val="00962B83"/>
    <w:rsid w:val="00962DAB"/>
    <w:rsid w:val="00963331"/>
    <w:rsid w:val="0096350D"/>
    <w:rsid w:val="00963CD6"/>
    <w:rsid w:val="00963E05"/>
    <w:rsid w:val="00963F4C"/>
    <w:rsid w:val="00963F81"/>
    <w:rsid w:val="00964632"/>
    <w:rsid w:val="009646A9"/>
    <w:rsid w:val="009647CA"/>
    <w:rsid w:val="00964D4B"/>
    <w:rsid w:val="0096510D"/>
    <w:rsid w:val="0096545B"/>
    <w:rsid w:val="0096566C"/>
    <w:rsid w:val="00965776"/>
    <w:rsid w:val="009659EB"/>
    <w:rsid w:val="009663F9"/>
    <w:rsid w:val="0096652D"/>
    <w:rsid w:val="00966A47"/>
    <w:rsid w:val="0096701C"/>
    <w:rsid w:val="00967188"/>
    <w:rsid w:val="00967268"/>
    <w:rsid w:val="009672C9"/>
    <w:rsid w:val="0096779C"/>
    <w:rsid w:val="00967BBB"/>
    <w:rsid w:val="00970493"/>
    <w:rsid w:val="009704D7"/>
    <w:rsid w:val="00970625"/>
    <w:rsid w:val="009709FD"/>
    <w:rsid w:val="00970B1A"/>
    <w:rsid w:val="00970B90"/>
    <w:rsid w:val="00970CBB"/>
    <w:rsid w:val="009712E1"/>
    <w:rsid w:val="00971564"/>
    <w:rsid w:val="00971665"/>
    <w:rsid w:val="009719C3"/>
    <w:rsid w:val="0097226F"/>
    <w:rsid w:val="0097280B"/>
    <w:rsid w:val="00972ADC"/>
    <w:rsid w:val="00972C13"/>
    <w:rsid w:val="00972F64"/>
    <w:rsid w:val="009731EF"/>
    <w:rsid w:val="009734F5"/>
    <w:rsid w:val="00973D0E"/>
    <w:rsid w:val="00973F52"/>
    <w:rsid w:val="00973FA0"/>
    <w:rsid w:val="0097416D"/>
    <w:rsid w:val="009743DE"/>
    <w:rsid w:val="00974483"/>
    <w:rsid w:val="00975270"/>
    <w:rsid w:val="00976215"/>
    <w:rsid w:val="009762B9"/>
    <w:rsid w:val="0097660B"/>
    <w:rsid w:val="00976641"/>
    <w:rsid w:val="00976955"/>
    <w:rsid w:val="00976A1E"/>
    <w:rsid w:val="00976D8E"/>
    <w:rsid w:val="0097707B"/>
    <w:rsid w:val="0097714E"/>
    <w:rsid w:val="00977976"/>
    <w:rsid w:val="00980009"/>
    <w:rsid w:val="00980036"/>
    <w:rsid w:val="009807A7"/>
    <w:rsid w:val="00980A57"/>
    <w:rsid w:val="009813D4"/>
    <w:rsid w:val="00981A5F"/>
    <w:rsid w:val="00981F65"/>
    <w:rsid w:val="00982142"/>
    <w:rsid w:val="00982B70"/>
    <w:rsid w:val="00982FCC"/>
    <w:rsid w:val="009832C8"/>
    <w:rsid w:val="0098341F"/>
    <w:rsid w:val="009834EA"/>
    <w:rsid w:val="00983C9B"/>
    <w:rsid w:val="00983F91"/>
    <w:rsid w:val="00984102"/>
    <w:rsid w:val="00984157"/>
    <w:rsid w:val="00985002"/>
    <w:rsid w:val="00985220"/>
    <w:rsid w:val="009852FC"/>
    <w:rsid w:val="00985662"/>
    <w:rsid w:val="009856DD"/>
    <w:rsid w:val="00985855"/>
    <w:rsid w:val="00985A1D"/>
    <w:rsid w:val="00985B1F"/>
    <w:rsid w:val="00985B91"/>
    <w:rsid w:val="00985BA5"/>
    <w:rsid w:val="00985E2A"/>
    <w:rsid w:val="00985F0E"/>
    <w:rsid w:val="00985F75"/>
    <w:rsid w:val="009861F6"/>
    <w:rsid w:val="00986607"/>
    <w:rsid w:val="009868B4"/>
    <w:rsid w:val="00986BD9"/>
    <w:rsid w:val="00986C14"/>
    <w:rsid w:val="00986F00"/>
    <w:rsid w:val="00987292"/>
    <w:rsid w:val="00990306"/>
    <w:rsid w:val="009909FB"/>
    <w:rsid w:val="00990A35"/>
    <w:rsid w:val="0099145F"/>
    <w:rsid w:val="00991561"/>
    <w:rsid w:val="0099167F"/>
    <w:rsid w:val="00991726"/>
    <w:rsid w:val="0099237E"/>
    <w:rsid w:val="009929C6"/>
    <w:rsid w:val="00992B27"/>
    <w:rsid w:val="00992DC8"/>
    <w:rsid w:val="00993206"/>
    <w:rsid w:val="009932E1"/>
    <w:rsid w:val="009934A6"/>
    <w:rsid w:val="0099358B"/>
    <w:rsid w:val="009935E0"/>
    <w:rsid w:val="0099368E"/>
    <w:rsid w:val="00993AB1"/>
    <w:rsid w:val="00993B4F"/>
    <w:rsid w:val="00993B70"/>
    <w:rsid w:val="00993BDD"/>
    <w:rsid w:val="00993C4D"/>
    <w:rsid w:val="0099416E"/>
    <w:rsid w:val="0099466D"/>
    <w:rsid w:val="00994EB7"/>
    <w:rsid w:val="00995255"/>
    <w:rsid w:val="00995549"/>
    <w:rsid w:val="0099562C"/>
    <w:rsid w:val="00995EFB"/>
    <w:rsid w:val="00996084"/>
    <w:rsid w:val="009960B4"/>
    <w:rsid w:val="009962D8"/>
    <w:rsid w:val="00996388"/>
    <w:rsid w:val="0099641A"/>
    <w:rsid w:val="00996BA2"/>
    <w:rsid w:val="00996BDA"/>
    <w:rsid w:val="009978E8"/>
    <w:rsid w:val="00997ECF"/>
    <w:rsid w:val="009A02C5"/>
    <w:rsid w:val="009A05BD"/>
    <w:rsid w:val="009A0A40"/>
    <w:rsid w:val="009A0AA7"/>
    <w:rsid w:val="009A0B01"/>
    <w:rsid w:val="009A102B"/>
    <w:rsid w:val="009A105B"/>
    <w:rsid w:val="009A11C0"/>
    <w:rsid w:val="009A1D0D"/>
    <w:rsid w:val="009A1F80"/>
    <w:rsid w:val="009A23B2"/>
    <w:rsid w:val="009A279F"/>
    <w:rsid w:val="009A2B44"/>
    <w:rsid w:val="009A311A"/>
    <w:rsid w:val="009A3179"/>
    <w:rsid w:val="009A36A9"/>
    <w:rsid w:val="009A37CA"/>
    <w:rsid w:val="009A3B2D"/>
    <w:rsid w:val="009A4CC6"/>
    <w:rsid w:val="009A4ED0"/>
    <w:rsid w:val="009A4F01"/>
    <w:rsid w:val="009A5757"/>
    <w:rsid w:val="009A5773"/>
    <w:rsid w:val="009A591D"/>
    <w:rsid w:val="009A605E"/>
    <w:rsid w:val="009A6180"/>
    <w:rsid w:val="009A61DD"/>
    <w:rsid w:val="009A6709"/>
    <w:rsid w:val="009A6AAA"/>
    <w:rsid w:val="009A6EA6"/>
    <w:rsid w:val="009A73FD"/>
    <w:rsid w:val="009B0A56"/>
    <w:rsid w:val="009B0BE7"/>
    <w:rsid w:val="009B0C6D"/>
    <w:rsid w:val="009B12A4"/>
    <w:rsid w:val="009B13AE"/>
    <w:rsid w:val="009B1660"/>
    <w:rsid w:val="009B1B9D"/>
    <w:rsid w:val="009B1CEB"/>
    <w:rsid w:val="009B2FFC"/>
    <w:rsid w:val="009B317D"/>
    <w:rsid w:val="009B358C"/>
    <w:rsid w:val="009B36E5"/>
    <w:rsid w:val="009B380C"/>
    <w:rsid w:val="009B38E2"/>
    <w:rsid w:val="009B3A35"/>
    <w:rsid w:val="009B3C3C"/>
    <w:rsid w:val="009B3E06"/>
    <w:rsid w:val="009B3F36"/>
    <w:rsid w:val="009B42F6"/>
    <w:rsid w:val="009B45DF"/>
    <w:rsid w:val="009B4807"/>
    <w:rsid w:val="009B48B7"/>
    <w:rsid w:val="009B4966"/>
    <w:rsid w:val="009B4D8A"/>
    <w:rsid w:val="009B5523"/>
    <w:rsid w:val="009B5A18"/>
    <w:rsid w:val="009B638C"/>
    <w:rsid w:val="009B6CBE"/>
    <w:rsid w:val="009B6F16"/>
    <w:rsid w:val="009B704C"/>
    <w:rsid w:val="009B7B7E"/>
    <w:rsid w:val="009B7CB4"/>
    <w:rsid w:val="009B7DB6"/>
    <w:rsid w:val="009C0687"/>
    <w:rsid w:val="009C0883"/>
    <w:rsid w:val="009C0E29"/>
    <w:rsid w:val="009C1574"/>
    <w:rsid w:val="009C1C31"/>
    <w:rsid w:val="009C1E2B"/>
    <w:rsid w:val="009C20FF"/>
    <w:rsid w:val="009C228E"/>
    <w:rsid w:val="009C22D3"/>
    <w:rsid w:val="009C2408"/>
    <w:rsid w:val="009C25BD"/>
    <w:rsid w:val="009C25D5"/>
    <w:rsid w:val="009C2853"/>
    <w:rsid w:val="009C328B"/>
    <w:rsid w:val="009C3548"/>
    <w:rsid w:val="009C36B9"/>
    <w:rsid w:val="009C37C7"/>
    <w:rsid w:val="009C3CE5"/>
    <w:rsid w:val="009C48C2"/>
    <w:rsid w:val="009C56CB"/>
    <w:rsid w:val="009C5C82"/>
    <w:rsid w:val="009C61AC"/>
    <w:rsid w:val="009C6CB3"/>
    <w:rsid w:val="009C7652"/>
    <w:rsid w:val="009C7B0D"/>
    <w:rsid w:val="009C7C67"/>
    <w:rsid w:val="009C7CBE"/>
    <w:rsid w:val="009C7D26"/>
    <w:rsid w:val="009D0344"/>
    <w:rsid w:val="009D03FE"/>
    <w:rsid w:val="009D0766"/>
    <w:rsid w:val="009D0899"/>
    <w:rsid w:val="009D1450"/>
    <w:rsid w:val="009D192D"/>
    <w:rsid w:val="009D22A0"/>
    <w:rsid w:val="009D2A79"/>
    <w:rsid w:val="009D30DD"/>
    <w:rsid w:val="009D31FB"/>
    <w:rsid w:val="009D3276"/>
    <w:rsid w:val="009D3288"/>
    <w:rsid w:val="009D329F"/>
    <w:rsid w:val="009D3DA1"/>
    <w:rsid w:val="009D4063"/>
    <w:rsid w:val="009D423D"/>
    <w:rsid w:val="009D45CF"/>
    <w:rsid w:val="009D466D"/>
    <w:rsid w:val="009D483A"/>
    <w:rsid w:val="009D4A9D"/>
    <w:rsid w:val="009D5376"/>
    <w:rsid w:val="009D5464"/>
    <w:rsid w:val="009D55B7"/>
    <w:rsid w:val="009D57E0"/>
    <w:rsid w:val="009D5C03"/>
    <w:rsid w:val="009D6026"/>
    <w:rsid w:val="009D6262"/>
    <w:rsid w:val="009D686B"/>
    <w:rsid w:val="009D69D1"/>
    <w:rsid w:val="009D6D4C"/>
    <w:rsid w:val="009D705C"/>
    <w:rsid w:val="009D71E3"/>
    <w:rsid w:val="009D779F"/>
    <w:rsid w:val="009D77EA"/>
    <w:rsid w:val="009D785D"/>
    <w:rsid w:val="009D78BA"/>
    <w:rsid w:val="009D7971"/>
    <w:rsid w:val="009D7E44"/>
    <w:rsid w:val="009E0059"/>
    <w:rsid w:val="009E0282"/>
    <w:rsid w:val="009E03C0"/>
    <w:rsid w:val="009E05DD"/>
    <w:rsid w:val="009E0886"/>
    <w:rsid w:val="009E0EE9"/>
    <w:rsid w:val="009E15FA"/>
    <w:rsid w:val="009E1876"/>
    <w:rsid w:val="009E1990"/>
    <w:rsid w:val="009E19C8"/>
    <w:rsid w:val="009E1B1D"/>
    <w:rsid w:val="009E1B42"/>
    <w:rsid w:val="009E1C91"/>
    <w:rsid w:val="009E1C9A"/>
    <w:rsid w:val="009E25D1"/>
    <w:rsid w:val="009E2BD1"/>
    <w:rsid w:val="009E2F1B"/>
    <w:rsid w:val="009E3059"/>
    <w:rsid w:val="009E30D2"/>
    <w:rsid w:val="009E313F"/>
    <w:rsid w:val="009E3F96"/>
    <w:rsid w:val="009E40E4"/>
    <w:rsid w:val="009E4846"/>
    <w:rsid w:val="009E4948"/>
    <w:rsid w:val="009E4F13"/>
    <w:rsid w:val="009E509F"/>
    <w:rsid w:val="009E5CB9"/>
    <w:rsid w:val="009E63FB"/>
    <w:rsid w:val="009E6FDB"/>
    <w:rsid w:val="009E71F4"/>
    <w:rsid w:val="009E73AC"/>
    <w:rsid w:val="009E749E"/>
    <w:rsid w:val="009E7C8D"/>
    <w:rsid w:val="009F002F"/>
    <w:rsid w:val="009F02C4"/>
    <w:rsid w:val="009F043D"/>
    <w:rsid w:val="009F0ABD"/>
    <w:rsid w:val="009F0C25"/>
    <w:rsid w:val="009F0EF2"/>
    <w:rsid w:val="009F11D4"/>
    <w:rsid w:val="009F1766"/>
    <w:rsid w:val="009F1978"/>
    <w:rsid w:val="009F1BD4"/>
    <w:rsid w:val="009F1C17"/>
    <w:rsid w:val="009F1C93"/>
    <w:rsid w:val="009F2450"/>
    <w:rsid w:val="009F2567"/>
    <w:rsid w:val="009F2EDD"/>
    <w:rsid w:val="009F3476"/>
    <w:rsid w:val="009F3889"/>
    <w:rsid w:val="009F38FA"/>
    <w:rsid w:val="009F3BE0"/>
    <w:rsid w:val="009F45EC"/>
    <w:rsid w:val="009F48FD"/>
    <w:rsid w:val="009F4E2F"/>
    <w:rsid w:val="009F4E52"/>
    <w:rsid w:val="009F5106"/>
    <w:rsid w:val="009F53D1"/>
    <w:rsid w:val="009F55A8"/>
    <w:rsid w:val="009F5622"/>
    <w:rsid w:val="009F56E9"/>
    <w:rsid w:val="009F5759"/>
    <w:rsid w:val="009F5A2E"/>
    <w:rsid w:val="009F5BA8"/>
    <w:rsid w:val="009F5E09"/>
    <w:rsid w:val="009F6014"/>
    <w:rsid w:val="009F626E"/>
    <w:rsid w:val="009F6951"/>
    <w:rsid w:val="009F6EEB"/>
    <w:rsid w:val="009F7601"/>
    <w:rsid w:val="00A001F2"/>
    <w:rsid w:val="00A005A2"/>
    <w:rsid w:val="00A012BE"/>
    <w:rsid w:val="00A01506"/>
    <w:rsid w:val="00A017ED"/>
    <w:rsid w:val="00A018A9"/>
    <w:rsid w:val="00A01B22"/>
    <w:rsid w:val="00A01D2A"/>
    <w:rsid w:val="00A01EDE"/>
    <w:rsid w:val="00A02478"/>
    <w:rsid w:val="00A02589"/>
    <w:rsid w:val="00A0262F"/>
    <w:rsid w:val="00A02892"/>
    <w:rsid w:val="00A028C6"/>
    <w:rsid w:val="00A02FFB"/>
    <w:rsid w:val="00A0305F"/>
    <w:rsid w:val="00A031AB"/>
    <w:rsid w:val="00A0370B"/>
    <w:rsid w:val="00A039C6"/>
    <w:rsid w:val="00A03A17"/>
    <w:rsid w:val="00A03AC0"/>
    <w:rsid w:val="00A03D4C"/>
    <w:rsid w:val="00A03ED5"/>
    <w:rsid w:val="00A040A7"/>
    <w:rsid w:val="00A0423F"/>
    <w:rsid w:val="00A04570"/>
    <w:rsid w:val="00A04580"/>
    <w:rsid w:val="00A04589"/>
    <w:rsid w:val="00A04A1B"/>
    <w:rsid w:val="00A04D3D"/>
    <w:rsid w:val="00A050E5"/>
    <w:rsid w:val="00A05548"/>
    <w:rsid w:val="00A0554B"/>
    <w:rsid w:val="00A059E2"/>
    <w:rsid w:val="00A05B4F"/>
    <w:rsid w:val="00A06AFF"/>
    <w:rsid w:val="00A06CAA"/>
    <w:rsid w:val="00A06F55"/>
    <w:rsid w:val="00A072F5"/>
    <w:rsid w:val="00A07336"/>
    <w:rsid w:val="00A07CA9"/>
    <w:rsid w:val="00A07E0B"/>
    <w:rsid w:val="00A10049"/>
    <w:rsid w:val="00A100F8"/>
    <w:rsid w:val="00A10268"/>
    <w:rsid w:val="00A10331"/>
    <w:rsid w:val="00A1048A"/>
    <w:rsid w:val="00A105D2"/>
    <w:rsid w:val="00A10AAC"/>
    <w:rsid w:val="00A10CCA"/>
    <w:rsid w:val="00A10D68"/>
    <w:rsid w:val="00A11475"/>
    <w:rsid w:val="00A11488"/>
    <w:rsid w:val="00A115C2"/>
    <w:rsid w:val="00A118F0"/>
    <w:rsid w:val="00A1208E"/>
    <w:rsid w:val="00A123C5"/>
    <w:rsid w:val="00A12522"/>
    <w:rsid w:val="00A126D2"/>
    <w:rsid w:val="00A12E4B"/>
    <w:rsid w:val="00A12E61"/>
    <w:rsid w:val="00A12EB6"/>
    <w:rsid w:val="00A13214"/>
    <w:rsid w:val="00A13426"/>
    <w:rsid w:val="00A13697"/>
    <w:rsid w:val="00A13B29"/>
    <w:rsid w:val="00A13E41"/>
    <w:rsid w:val="00A147C8"/>
    <w:rsid w:val="00A14BAD"/>
    <w:rsid w:val="00A14BD8"/>
    <w:rsid w:val="00A14FD0"/>
    <w:rsid w:val="00A15310"/>
    <w:rsid w:val="00A154A9"/>
    <w:rsid w:val="00A15925"/>
    <w:rsid w:val="00A15AAF"/>
    <w:rsid w:val="00A15D90"/>
    <w:rsid w:val="00A166B3"/>
    <w:rsid w:val="00A16C85"/>
    <w:rsid w:val="00A17395"/>
    <w:rsid w:val="00A1759C"/>
    <w:rsid w:val="00A17D3D"/>
    <w:rsid w:val="00A17D95"/>
    <w:rsid w:val="00A20093"/>
    <w:rsid w:val="00A202A9"/>
    <w:rsid w:val="00A20842"/>
    <w:rsid w:val="00A210C0"/>
    <w:rsid w:val="00A215D1"/>
    <w:rsid w:val="00A21D3C"/>
    <w:rsid w:val="00A22476"/>
    <w:rsid w:val="00A22CA7"/>
    <w:rsid w:val="00A22EE4"/>
    <w:rsid w:val="00A22F1A"/>
    <w:rsid w:val="00A232B2"/>
    <w:rsid w:val="00A23898"/>
    <w:rsid w:val="00A238A3"/>
    <w:rsid w:val="00A23A20"/>
    <w:rsid w:val="00A23D49"/>
    <w:rsid w:val="00A24E91"/>
    <w:rsid w:val="00A24FA6"/>
    <w:rsid w:val="00A250F2"/>
    <w:rsid w:val="00A252F5"/>
    <w:rsid w:val="00A253A7"/>
    <w:rsid w:val="00A25450"/>
    <w:rsid w:val="00A25681"/>
    <w:rsid w:val="00A25894"/>
    <w:rsid w:val="00A25E15"/>
    <w:rsid w:val="00A26708"/>
    <w:rsid w:val="00A26926"/>
    <w:rsid w:val="00A27044"/>
    <w:rsid w:val="00A27495"/>
    <w:rsid w:val="00A2757E"/>
    <w:rsid w:val="00A2767A"/>
    <w:rsid w:val="00A27895"/>
    <w:rsid w:val="00A27AC4"/>
    <w:rsid w:val="00A30187"/>
    <w:rsid w:val="00A301EB"/>
    <w:rsid w:val="00A309B8"/>
    <w:rsid w:val="00A30CF3"/>
    <w:rsid w:val="00A30E64"/>
    <w:rsid w:val="00A3130C"/>
    <w:rsid w:val="00A31E07"/>
    <w:rsid w:val="00A31F33"/>
    <w:rsid w:val="00A320B8"/>
    <w:rsid w:val="00A3211A"/>
    <w:rsid w:val="00A32709"/>
    <w:rsid w:val="00A327C1"/>
    <w:rsid w:val="00A32C05"/>
    <w:rsid w:val="00A32EC2"/>
    <w:rsid w:val="00A32FBC"/>
    <w:rsid w:val="00A33BCA"/>
    <w:rsid w:val="00A33BCF"/>
    <w:rsid w:val="00A33E4F"/>
    <w:rsid w:val="00A3404A"/>
    <w:rsid w:val="00A340AB"/>
    <w:rsid w:val="00A3474F"/>
    <w:rsid w:val="00A34801"/>
    <w:rsid w:val="00A352FD"/>
    <w:rsid w:val="00A3563E"/>
    <w:rsid w:val="00A35D09"/>
    <w:rsid w:val="00A35D26"/>
    <w:rsid w:val="00A3609D"/>
    <w:rsid w:val="00A362CB"/>
    <w:rsid w:val="00A363BF"/>
    <w:rsid w:val="00A36A50"/>
    <w:rsid w:val="00A37544"/>
    <w:rsid w:val="00A378DC"/>
    <w:rsid w:val="00A37C60"/>
    <w:rsid w:val="00A405A0"/>
    <w:rsid w:val="00A406B0"/>
    <w:rsid w:val="00A40777"/>
    <w:rsid w:val="00A407CF"/>
    <w:rsid w:val="00A40B17"/>
    <w:rsid w:val="00A40D2A"/>
    <w:rsid w:val="00A410CC"/>
    <w:rsid w:val="00A41902"/>
    <w:rsid w:val="00A4192B"/>
    <w:rsid w:val="00A419FB"/>
    <w:rsid w:val="00A41A27"/>
    <w:rsid w:val="00A41B09"/>
    <w:rsid w:val="00A42011"/>
    <w:rsid w:val="00A42A53"/>
    <w:rsid w:val="00A42C08"/>
    <w:rsid w:val="00A42D3A"/>
    <w:rsid w:val="00A43049"/>
    <w:rsid w:val="00A43F42"/>
    <w:rsid w:val="00A43F53"/>
    <w:rsid w:val="00A444A6"/>
    <w:rsid w:val="00A44F25"/>
    <w:rsid w:val="00A45066"/>
    <w:rsid w:val="00A45261"/>
    <w:rsid w:val="00A4533C"/>
    <w:rsid w:val="00A453DE"/>
    <w:rsid w:val="00A4542C"/>
    <w:rsid w:val="00A45C2F"/>
    <w:rsid w:val="00A45DA4"/>
    <w:rsid w:val="00A466D6"/>
    <w:rsid w:val="00A467B7"/>
    <w:rsid w:val="00A46D43"/>
    <w:rsid w:val="00A47365"/>
    <w:rsid w:val="00A47479"/>
    <w:rsid w:val="00A47481"/>
    <w:rsid w:val="00A47658"/>
    <w:rsid w:val="00A50B67"/>
    <w:rsid w:val="00A50D8E"/>
    <w:rsid w:val="00A5124E"/>
    <w:rsid w:val="00A514B7"/>
    <w:rsid w:val="00A51E22"/>
    <w:rsid w:val="00A520BA"/>
    <w:rsid w:val="00A522E6"/>
    <w:rsid w:val="00A52484"/>
    <w:rsid w:val="00A525D4"/>
    <w:rsid w:val="00A528B7"/>
    <w:rsid w:val="00A52A1C"/>
    <w:rsid w:val="00A52B50"/>
    <w:rsid w:val="00A52BC7"/>
    <w:rsid w:val="00A537A0"/>
    <w:rsid w:val="00A538C0"/>
    <w:rsid w:val="00A539B6"/>
    <w:rsid w:val="00A53A62"/>
    <w:rsid w:val="00A53D5A"/>
    <w:rsid w:val="00A5428E"/>
    <w:rsid w:val="00A549E1"/>
    <w:rsid w:val="00A54A4C"/>
    <w:rsid w:val="00A54D33"/>
    <w:rsid w:val="00A54D4E"/>
    <w:rsid w:val="00A55153"/>
    <w:rsid w:val="00A5522E"/>
    <w:rsid w:val="00A55467"/>
    <w:rsid w:val="00A5556B"/>
    <w:rsid w:val="00A556F9"/>
    <w:rsid w:val="00A5574A"/>
    <w:rsid w:val="00A55775"/>
    <w:rsid w:val="00A56763"/>
    <w:rsid w:val="00A56B9C"/>
    <w:rsid w:val="00A57A1D"/>
    <w:rsid w:val="00A57B09"/>
    <w:rsid w:val="00A57B11"/>
    <w:rsid w:val="00A57B42"/>
    <w:rsid w:val="00A57F9F"/>
    <w:rsid w:val="00A57FBB"/>
    <w:rsid w:val="00A609E5"/>
    <w:rsid w:val="00A60B3C"/>
    <w:rsid w:val="00A60B5F"/>
    <w:rsid w:val="00A60FF4"/>
    <w:rsid w:val="00A61336"/>
    <w:rsid w:val="00A613C0"/>
    <w:rsid w:val="00A6150A"/>
    <w:rsid w:val="00A61C6D"/>
    <w:rsid w:val="00A61FEA"/>
    <w:rsid w:val="00A62B5C"/>
    <w:rsid w:val="00A62C61"/>
    <w:rsid w:val="00A63310"/>
    <w:rsid w:val="00A63677"/>
    <w:rsid w:val="00A637C6"/>
    <w:rsid w:val="00A63B1F"/>
    <w:rsid w:val="00A6469C"/>
    <w:rsid w:val="00A64890"/>
    <w:rsid w:val="00A648D6"/>
    <w:rsid w:val="00A654E9"/>
    <w:rsid w:val="00A65501"/>
    <w:rsid w:val="00A65B09"/>
    <w:rsid w:val="00A65B80"/>
    <w:rsid w:val="00A66511"/>
    <w:rsid w:val="00A66647"/>
    <w:rsid w:val="00A668D0"/>
    <w:rsid w:val="00A66E2F"/>
    <w:rsid w:val="00A67679"/>
    <w:rsid w:val="00A67836"/>
    <w:rsid w:val="00A6785C"/>
    <w:rsid w:val="00A67D64"/>
    <w:rsid w:val="00A67D7F"/>
    <w:rsid w:val="00A67E35"/>
    <w:rsid w:val="00A67F1D"/>
    <w:rsid w:val="00A706B1"/>
    <w:rsid w:val="00A707DA"/>
    <w:rsid w:val="00A7081D"/>
    <w:rsid w:val="00A710DC"/>
    <w:rsid w:val="00A719DA"/>
    <w:rsid w:val="00A719F2"/>
    <w:rsid w:val="00A71A0F"/>
    <w:rsid w:val="00A71AFB"/>
    <w:rsid w:val="00A71B48"/>
    <w:rsid w:val="00A726D8"/>
    <w:rsid w:val="00A72869"/>
    <w:rsid w:val="00A72BD3"/>
    <w:rsid w:val="00A72D2E"/>
    <w:rsid w:val="00A73BD5"/>
    <w:rsid w:val="00A73CD0"/>
    <w:rsid w:val="00A73E9B"/>
    <w:rsid w:val="00A740BF"/>
    <w:rsid w:val="00A74375"/>
    <w:rsid w:val="00A745B3"/>
    <w:rsid w:val="00A74A82"/>
    <w:rsid w:val="00A74DD4"/>
    <w:rsid w:val="00A756A9"/>
    <w:rsid w:val="00A757B4"/>
    <w:rsid w:val="00A75BDF"/>
    <w:rsid w:val="00A765DF"/>
    <w:rsid w:val="00A76CB9"/>
    <w:rsid w:val="00A76CD9"/>
    <w:rsid w:val="00A76CFE"/>
    <w:rsid w:val="00A76D69"/>
    <w:rsid w:val="00A76DB0"/>
    <w:rsid w:val="00A7712D"/>
    <w:rsid w:val="00A77A26"/>
    <w:rsid w:val="00A77BC8"/>
    <w:rsid w:val="00A77D21"/>
    <w:rsid w:val="00A80045"/>
    <w:rsid w:val="00A80B4E"/>
    <w:rsid w:val="00A80D84"/>
    <w:rsid w:val="00A80D9C"/>
    <w:rsid w:val="00A81023"/>
    <w:rsid w:val="00A8172A"/>
    <w:rsid w:val="00A81861"/>
    <w:rsid w:val="00A81B0E"/>
    <w:rsid w:val="00A81C86"/>
    <w:rsid w:val="00A82092"/>
    <w:rsid w:val="00A82244"/>
    <w:rsid w:val="00A82569"/>
    <w:rsid w:val="00A826AD"/>
    <w:rsid w:val="00A82EE7"/>
    <w:rsid w:val="00A82FAB"/>
    <w:rsid w:val="00A83130"/>
    <w:rsid w:val="00A83158"/>
    <w:rsid w:val="00A831C5"/>
    <w:rsid w:val="00A832F8"/>
    <w:rsid w:val="00A8344E"/>
    <w:rsid w:val="00A84003"/>
    <w:rsid w:val="00A84227"/>
    <w:rsid w:val="00A84658"/>
    <w:rsid w:val="00A8477D"/>
    <w:rsid w:val="00A84F35"/>
    <w:rsid w:val="00A85766"/>
    <w:rsid w:val="00A85925"/>
    <w:rsid w:val="00A85F80"/>
    <w:rsid w:val="00A8643C"/>
    <w:rsid w:val="00A86B9C"/>
    <w:rsid w:val="00A86E25"/>
    <w:rsid w:val="00A87278"/>
    <w:rsid w:val="00A8751D"/>
    <w:rsid w:val="00A8764A"/>
    <w:rsid w:val="00A87960"/>
    <w:rsid w:val="00A8797D"/>
    <w:rsid w:val="00A87BF8"/>
    <w:rsid w:val="00A90974"/>
    <w:rsid w:val="00A909D7"/>
    <w:rsid w:val="00A90ADF"/>
    <w:rsid w:val="00A90F39"/>
    <w:rsid w:val="00A918CE"/>
    <w:rsid w:val="00A91AE2"/>
    <w:rsid w:val="00A91BA3"/>
    <w:rsid w:val="00A91CC0"/>
    <w:rsid w:val="00A9208C"/>
    <w:rsid w:val="00A920CC"/>
    <w:rsid w:val="00A92185"/>
    <w:rsid w:val="00A921D7"/>
    <w:rsid w:val="00A92307"/>
    <w:rsid w:val="00A9285D"/>
    <w:rsid w:val="00A929F8"/>
    <w:rsid w:val="00A92EE8"/>
    <w:rsid w:val="00A93141"/>
    <w:rsid w:val="00A937AE"/>
    <w:rsid w:val="00A93864"/>
    <w:rsid w:val="00A93B3F"/>
    <w:rsid w:val="00A93F70"/>
    <w:rsid w:val="00A942A1"/>
    <w:rsid w:val="00A942D6"/>
    <w:rsid w:val="00A9445A"/>
    <w:rsid w:val="00A946F6"/>
    <w:rsid w:val="00A948CA"/>
    <w:rsid w:val="00A94B69"/>
    <w:rsid w:val="00A9521E"/>
    <w:rsid w:val="00A953E3"/>
    <w:rsid w:val="00A95857"/>
    <w:rsid w:val="00A95B26"/>
    <w:rsid w:val="00A96837"/>
    <w:rsid w:val="00A96DFF"/>
    <w:rsid w:val="00A970DC"/>
    <w:rsid w:val="00A974B4"/>
    <w:rsid w:val="00A974CF"/>
    <w:rsid w:val="00A976B0"/>
    <w:rsid w:val="00AA0312"/>
    <w:rsid w:val="00AA042D"/>
    <w:rsid w:val="00AA0549"/>
    <w:rsid w:val="00AA0572"/>
    <w:rsid w:val="00AA0635"/>
    <w:rsid w:val="00AA06D2"/>
    <w:rsid w:val="00AA0786"/>
    <w:rsid w:val="00AA08BB"/>
    <w:rsid w:val="00AA0A18"/>
    <w:rsid w:val="00AA0C83"/>
    <w:rsid w:val="00AA1A36"/>
    <w:rsid w:val="00AA1AE8"/>
    <w:rsid w:val="00AA1F8B"/>
    <w:rsid w:val="00AA1FBB"/>
    <w:rsid w:val="00AA2015"/>
    <w:rsid w:val="00AA2227"/>
    <w:rsid w:val="00AA23EB"/>
    <w:rsid w:val="00AA244A"/>
    <w:rsid w:val="00AA25FF"/>
    <w:rsid w:val="00AA2738"/>
    <w:rsid w:val="00AA2750"/>
    <w:rsid w:val="00AA28E1"/>
    <w:rsid w:val="00AA2941"/>
    <w:rsid w:val="00AA2AED"/>
    <w:rsid w:val="00AA2CA9"/>
    <w:rsid w:val="00AA2CF1"/>
    <w:rsid w:val="00AA2D8B"/>
    <w:rsid w:val="00AA2DA5"/>
    <w:rsid w:val="00AA2E68"/>
    <w:rsid w:val="00AA2E76"/>
    <w:rsid w:val="00AA3B58"/>
    <w:rsid w:val="00AA3F63"/>
    <w:rsid w:val="00AA430A"/>
    <w:rsid w:val="00AA45BD"/>
    <w:rsid w:val="00AA4660"/>
    <w:rsid w:val="00AA4A88"/>
    <w:rsid w:val="00AA4B25"/>
    <w:rsid w:val="00AA4F0D"/>
    <w:rsid w:val="00AA522D"/>
    <w:rsid w:val="00AA5517"/>
    <w:rsid w:val="00AA571E"/>
    <w:rsid w:val="00AA5947"/>
    <w:rsid w:val="00AA5997"/>
    <w:rsid w:val="00AA5E1E"/>
    <w:rsid w:val="00AA5F7A"/>
    <w:rsid w:val="00AA691C"/>
    <w:rsid w:val="00AA7914"/>
    <w:rsid w:val="00AA7A2C"/>
    <w:rsid w:val="00AA7D07"/>
    <w:rsid w:val="00AB00F3"/>
    <w:rsid w:val="00AB03CC"/>
    <w:rsid w:val="00AB0A06"/>
    <w:rsid w:val="00AB1531"/>
    <w:rsid w:val="00AB1913"/>
    <w:rsid w:val="00AB1BBE"/>
    <w:rsid w:val="00AB1E2D"/>
    <w:rsid w:val="00AB1F2F"/>
    <w:rsid w:val="00AB207F"/>
    <w:rsid w:val="00AB2443"/>
    <w:rsid w:val="00AB2EDF"/>
    <w:rsid w:val="00AB2F27"/>
    <w:rsid w:val="00AB317B"/>
    <w:rsid w:val="00AB40ED"/>
    <w:rsid w:val="00AB41F7"/>
    <w:rsid w:val="00AB4525"/>
    <w:rsid w:val="00AB496A"/>
    <w:rsid w:val="00AB5161"/>
    <w:rsid w:val="00AB59A3"/>
    <w:rsid w:val="00AB67EE"/>
    <w:rsid w:val="00AB6C52"/>
    <w:rsid w:val="00AB7080"/>
    <w:rsid w:val="00AB7159"/>
    <w:rsid w:val="00AB7246"/>
    <w:rsid w:val="00AB7930"/>
    <w:rsid w:val="00AB7CB2"/>
    <w:rsid w:val="00AC06BF"/>
    <w:rsid w:val="00AC0988"/>
    <w:rsid w:val="00AC0E44"/>
    <w:rsid w:val="00AC107C"/>
    <w:rsid w:val="00AC13C7"/>
    <w:rsid w:val="00AC19D8"/>
    <w:rsid w:val="00AC19F9"/>
    <w:rsid w:val="00AC1A92"/>
    <w:rsid w:val="00AC1DD6"/>
    <w:rsid w:val="00AC2330"/>
    <w:rsid w:val="00AC2484"/>
    <w:rsid w:val="00AC26A3"/>
    <w:rsid w:val="00AC2BBA"/>
    <w:rsid w:val="00AC2D4B"/>
    <w:rsid w:val="00AC2D7E"/>
    <w:rsid w:val="00AC2EEB"/>
    <w:rsid w:val="00AC2F24"/>
    <w:rsid w:val="00AC33BF"/>
    <w:rsid w:val="00AC35BF"/>
    <w:rsid w:val="00AC3B51"/>
    <w:rsid w:val="00AC4225"/>
    <w:rsid w:val="00AC4345"/>
    <w:rsid w:val="00AC4613"/>
    <w:rsid w:val="00AC46B0"/>
    <w:rsid w:val="00AC4C1E"/>
    <w:rsid w:val="00AC528D"/>
    <w:rsid w:val="00AC5727"/>
    <w:rsid w:val="00AC57B6"/>
    <w:rsid w:val="00AC596B"/>
    <w:rsid w:val="00AC59BA"/>
    <w:rsid w:val="00AC5A1E"/>
    <w:rsid w:val="00AC5B6C"/>
    <w:rsid w:val="00AC6937"/>
    <w:rsid w:val="00AC6FF9"/>
    <w:rsid w:val="00AC7528"/>
    <w:rsid w:val="00AC7CEF"/>
    <w:rsid w:val="00AD0016"/>
    <w:rsid w:val="00AD0051"/>
    <w:rsid w:val="00AD03F6"/>
    <w:rsid w:val="00AD0599"/>
    <w:rsid w:val="00AD0606"/>
    <w:rsid w:val="00AD0B5B"/>
    <w:rsid w:val="00AD0E42"/>
    <w:rsid w:val="00AD1348"/>
    <w:rsid w:val="00AD1353"/>
    <w:rsid w:val="00AD160F"/>
    <w:rsid w:val="00AD185A"/>
    <w:rsid w:val="00AD1A14"/>
    <w:rsid w:val="00AD1B35"/>
    <w:rsid w:val="00AD1C31"/>
    <w:rsid w:val="00AD220B"/>
    <w:rsid w:val="00AD235A"/>
    <w:rsid w:val="00AD266B"/>
    <w:rsid w:val="00AD26CF"/>
    <w:rsid w:val="00AD28D4"/>
    <w:rsid w:val="00AD2B2C"/>
    <w:rsid w:val="00AD2DF0"/>
    <w:rsid w:val="00AD2FC5"/>
    <w:rsid w:val="00AD3142"/>
    <w:rsid w:val="00AD34A2"/>
    <w:rsid w:val="00AD3E62"/>
    <w:rsid w:val="00AD4087"/>
    <w:rsid w:val="00AD451F"/>
    <w:rsid w:val="00AD452F"/>
    <w:rsid w:val="00AD50AB"/>
    <w:rsid w:val="00AD519C"/>
    <w:rsid w:val="00AD5750"/>
    <w:rsid w:val="00AD5B71"/>
    <w:rsid w:val="00AD5BF7"/>
    <w:rsid w:val="00AD61BE"/>
    <w:rsid w:val="00AD62DF"/>
    <w:rsid w:val="00AD6A0C"/>
    <w:rsid w:val="00AD6C72"/>
    <w:rsid w:val="00AD732A"/>
    <w:rsid w:val="00AD76E3"/>
    <w:rsid w:val="00AD7C48"/>
    <w:rsid w:val="00AE0026"/>
    <w:rsid w:val="00AE0111"/>
    <w:rsid w:val="00AE0836"/>
    <w:rsid w:val="00AE0843"/>
    <w:rsid w:val="00AE14A4"/>
    <w:rsid w:val="00AE157E"/>
    <w:rsid w:val="00AE1709"/>
    <w:rsid w:val="00AE1802"/>
    <w:rsid w:val="00AE1A23"/>
    <w:rsid w:val="00AE1EBC"/>
    <w:rsid w:val="00AE1EE0"/>
    <w:rsid w:val="00AE210E"/>
    <w:rsid w:val="00AE22A0"/>
    <w:rsid w:val="00AE304F"/>
    <w:rsid w:val="00AE3286"/>
    <w:rsid w:val="00AE3758"/>
    <w:rsid w:val="00AE404C"/>
    <w:rsid w:val="00AE45C9"/>
    <w:rsid w:val="00AE5197"/>
    <w:rsid w:val="00AE52A9"/>
    <w:rsid w:val="00AE5CAE"/>
    <w:rsid w:val="00AE5DA2"/>
    <w:rsid w:val="00AE5DEE"/>
    <w:rsid w:val="00AE5E71"/>
    <w:rsid w:val="00AE6673"/>
    <w:rsid w:val="00AE6829"/>
    <w:rsid w:val="00AE6A4A"/>
    <w:rsid w:val="00AE720D"/>
    <w:rsid w:val="00AE74A4"/>
    <w:rsid w:val="00AE76B8"/>
    <w:rsid w:val="00AE7E70"/>
    <w:rsid w:val="00AF04FF"/>
    <w:rsid w:val="00AF0605"/>
    <w:rsid w:val="00AF0969"/>
    <w:rsid w:val="00AF0BA6"/>
    <w:rsid w:val="00AF119A"/>
    <w:rsid w:val="00AF137E"/>
    <w:rsid w:val="00AF175C"/>
    <w:rsid w:val="00AF23DE"/>
    <w:rsid w:val="00AF271C"/>
    <w:rsid w:val="00AF2FC5"/>
    <w:rsid w:val="00AF3CEE"/>
    <w:rsid w:val="00AF4675"/>
    <w:rsid w:val="00AF4864"/>
    <w:rsid w:val="00AF4FF9"/>
    <w:rsid w:val="00AF584E"/>
    <w:rsid w:val="00AF59CF"/>
    <w:rsid w:val="00AF6682"/>
    <w:rsid w:val="00AF6804"/>
    <w:rsid w:val="00AF7120"/>
    <w:rsid w:val="00AF7760"/>
    <w:rsid w:val="00AF7B4E"/>
    <w:rsid w:val="00B001AA"/>
    <w:rsid w:val="00B00298"/>
    <w:rsid w:val="00B00709"/>
    <w:rsid w:val="00B00B7D"/>
    <w:rsid w:val="00B011CA"/>
    <w:rsid w:val="00B012C6"/>
    <w:rsid w:val="00B0145B"/>
    <w:rsid w:val="00B016A5"/>
    <w:rsid w:val="00B01930"/>
    <w:rsid w:val="00B01C24"/>
    <w:rsid w:val="00B01EEA"/>
    <w:rsid w:val="00B0239B"/>
    <w:rsid w:val="00B02619"/>
    <w:rsid w:val="00B02A02"/>
    <w:rsid w:val="00B0335B"/>
    <w:rsid w:val="00B037D5"/>
    <w:rsid w:val="00B039FB"/>
    <w:rsid w:val="00B03E97"/>
    <w:rsid w:val="00B040B7"/>
    <w:rsid w:val="00B04156"/>
    <w:rsid w:val="00B04312"/>
    <w:rsid w:val="00B04555"/>
    <w:rsid w:val="00B04819"/>
    <w:rsid w:val="00B04964"/>
    <w:rsid w:val="00B049F8"/>
    <w:rsid w:val="00B04AE1"/>
    <w:rsid w:val="00B05104"/>
    <w:rsid w:val="00B05527"/>
    <w:rsid w:val="00B05546"/>
    <w:rsid w:val="00B0559C"/>
    <w:rsid w:val="00B05858"/>
    <w:rsid w:val="00B05C89"/>
    <w:rsid w:val="00B05E0F"/>
    <w:rsid w:val="00B05EAF"/>
    <w:rsid w:val="00B06B27"/>
    <w:rsid w:val="00B06B80"/>
    <w:rsid w:val="00B06FC2"/>
    <w:rsid w:val="00B07306"/>
    <w:rsid w:val="00B075E3"/>
    <w:rsid w:val="00B07830"/>
    <w:rsid w:val="00B0783B"/>
    <w:rsid w:val="00B07B6A"/>
    <w:rsid w:val="00B07B78"/>
    <w:rsid w:val="00B07DA0"/>
    <w:rsid w:val="00B07EBB"/>
    <w:rsid w:val="00B10298"/>
    <w:rsid w:val="00B1040C"/>
    <w:rsid w:val="00B1074F"/>
    <w:rsid w:val="00B10955"/>
    <w:rsid w:val="00B10F27"/>
    <w:rsid w:val="00B115FD"/>
    <w:rsid w:val="00B1199E"/>
    <w:rsid w:val="00B11C09"/>
    <w:rsid w:val="00B11E1B"/>
    <w:rsid w:val="00B12046"/>
    <w:rsid w:val="00B12286"/>
    <w:rsid w:val="00B12332"/>
    <w:rsid w:val="00B1256C"/>
    <w:rsid w:val="00B13271"/>
    <w:rsid w:val="00B134D0"/>
    <w:rsid w:val="00B1368B"/>
    <w:rsid w:val="00B13D8B"/>
    <w:rsid w:val="00B14014"/>
    <w:rsid w:val="00B14152"/>
    <w:rsid w:val="00B14517"/>
    <w:rsid w:val="00B14D2A"/>
    <w:rsid w:val="00B14F5C"/>
    <w:rsid w:val="00B1513D"/>
    <w:rsid w:val="00B156CB"/>
    <w:rsid w:val="00B1615B"/>
    <w:rsid w:val="00B172F8"/>
    <w:rsid w:val="00B17568"/>
    <w:rsid w:val="00B17A5F"/>
    <w:rsid w:val="00B20B32"/>
    <w:rsid w:val="00B20EBB"/>
    <w:rsid w:val="00B210D5"/>
    <w:rsid w:val="00B211A1"/>
    <w:rsid w:val="00B211AC"/>
    <w:rsid w:val="00B21358"/>
    <w:rsid w:val="00B2145D"/>
    <w:rsid w:val="00B2194A"/>
    <w:rsid w:val="00B21DC3"/>
    <w:rsid w:val="00B2214B"/>
    <w:rsid w:val="00B22662"/>
    <w:rsid w:val="00B22705"/>
    <w:rsid w:val="00B22C0C"/>
    <w:rsid w:val="00B22C24"/>
    <w:rsid w:val="00B22D8D"/>
    <w:rsid w:val="00B2380B"/>
    <w:rsid w:val="00B24368"/>
    <w:rsid w:val="00B24569"/>
    <w:rsid w:val="00B2465F"/>
    <w:rsid w:val="00B24758"/>
    <w:rsid w:val="00B24C17"/>
    <w:rsid w:val="00B24CDC"/>
    <w:rsid w:val="00B25001"/>
    <w:rsid w:val="00B2567B"/>
    <w:rsid w:val="00B265F6"/>
    <w:rsid w:val="00B26B78"/>
    <w:rsid w:val="00B2739C"/>
    <w:rsid w:val="00B2774F"/>
    <w:rsid w:val="00B27931"/>
    <w:rsid w:val="00B27F2E"/>
    <w:rsid w:val="00B30285"/>
    <w:rsid w:val="00B302DD"/>
    <w:rsid w:val="00B30AB8"/>
    <w:rsid w:val="00B30BCB"/>
    <w:rsid w:val="00B30C0F"/>
    <w:rsid w:val="00B31787"/>
    <w:rsid w:val="00B31BBD"/>
    <w:rsid w:val="00B31E40"/>
    <w:rsid w:val="00B3207A"/>
    <w:rsid w:val="00B322A6"/>
    <w:rsid w:val="00B324E4"/>
    <w:rsid w:val="00B32544"/>
    <w:rsid w:val="00B32C3C"/>
    <w:rsid w:val="00B3311B"/>
    <w:rsid w:val="00B3494A"/>
    <w:rsid w:val="00B35100"/>
    <w:rsid w:val="00B3556F"/>
    <w:rsid w:val="00B3577B"/>
    <w:rsid w:val="00B35B24"/>
    <w:rsid w:val="00B35C94"/>
    <w:rsid w:val="00B36068"/>
    <w:rsid w:val="00B360D7"/>
    <w:rsid w:val="00B360E2"/>
    <w:rsid w:val="00B36556"/>
    <w:rsid w:val="00B36937"/>
    <w:rsid w:val="00B36954"/>
    <w:rsid w:val="00B36B67"/>
    <w:rsid w:val="00B36C7B"/>
    <w:rsid w:val="00B36CFA"/>
    <w:rsid w:val="00B376E2"/>
    <w:rsid w:val="00B37D3E"/>
    <w:rsid w:val="00B37EF8"/>
    <w:rsid w:val="00B37F31"/>
    <w:rsid w:val="00B400BB"/>
    <w:rsid w:val="00B40245"/>
    <w:rsid w:val="00B40301"/>
    <w:rsid w:val="00B4046D"/>
    <w:rsid w:val="00B4069E"/>
    <w:rsid w:val="00B406BD"/>
    <w:rsid w:val="00B40714"/>
    <w:rsid w:val="00B40CAA"/>
    <w:rsid w:val="00B40E06"/>
    <w:rsid w:val="00B4127C"/>
    <w:rsid w:val="00B41689"/>
    <w:rsid w:val="00B41AA6"/>
    <w:rsid w:val="00B41CD2"/>
    <w:rsid w:val="00B42159"/>
    <w:rsid w:val="00B4225C"/>
    <w:rsid w:val="00B423C4"/>
    <w:rsid w:val="00B423DE"/>
    <w:rsid w:val="00B42575"/>
    <w:rsid w:val="00B428AC"/>
    <w:rsid w:val="00B42BBF"/>
    <w:rsid w:val="00B433A2"/>
    <w:rsid w:val="00B43717"/>
    <w:rsid w:val="00B43CEE"/>
    <w:rsid w:val="00B43DED"/>
    <w:rsid w:val="00B43F28"/>
    <w:rsid w:val="00B44029"/>
    <w:rsid w:val="00B44332"/>
    <w:rsid w:val="00B448B8"/>
    <w:rsid w:val="00B44B10"/>
    <w:rsid w:val="00B44B3B"/>
    <w:rsid w:val="00B44FB5"/>
    <w:rsid w:val="00B453F0"/>
    <w:rsid w:val="00B4554C"/>
    <w:rsid w:val="00B4577C"/>
    <w:rsid w:val="00B4586C"/>
    <w:rsid w:val="00B45A5B"/>
    <w:rsid w:val="00B45B34"/>
    <w:rsid w:val="00B45BA2"/>
    <w:rsid w:val="00B46102"/>
    <w:rsid w:val="00B46537"/>
    <w:rsid w:val="00B4697D"/>
    <w:rsid w:val="00B46F61"/>
    <w:rsid w:val="00B46F94"/>
    <w:rsid w:val="00B46FFA"/>
    <w:rsid w:val="00B47128"/>
    <w:rsid w:val="00B476A3"/>
    <w:rsid w:val="00B47930"/>
    <w:rsid w:val="00B4795A"/>
    <w:rsid w:val="00B4798C"/>
    <w:rsid w:val="00B479A3"/>
    <w:rsid w:val="00B47A32"/>
    <w:rsid w:val="00B508D2"/>
    <w:rsid w:val="00B50904"/>
    <w:rsid w:val="00B51651"/>
    <w:rsid w:val="00B519FD"/>
    <w:rsid w:val="00B52225"/>
    <w:rsid w:val="00B523A7"/>
    <w:rsid w:val="00B523F5"/>
    <w:rsid w:val="00B52C47"/>
    <w:rsid w:val="00B5386D"/>
    <w:rsid w:val="00B53952"/>
    <w:rsid w:val="00B53BB8"/>
    <w:rsid w:val="00B53C94"/>
    <w:rsid w:val="00B540A6"/>
    <w:rsid w:val="00B54441"/>
    <w:rsid w:val="00B54782"/>
    <w:rsid w:val="00B54BF0"/>
    <w:rsid w:val="00B54DC8"/>
    <w:rsid w:val="00B54DF5"/>
    <w:rsid w:val="00B54EDC"/>
    <w:rsid w:val="00B55086"/>
    <w:rsid w:val="00B550D2"/>
    <w:rsid w:val="00B55371"/>
    <w:rsid w:val="00B554C9"/>
    <w:rsid w:val="00B559EF"/>
    <w:rsid w:val="00B56015"/>
    <w:rsid w:val="00B56280"/>
    <w:rsid w:val="00B564C8"/>
    <w:rsid w:val="00B5673E"/>
    <w:rsid w:val="00B5690D"/>
    <w:rsid w:val="00B56AC0"/>
    <w:rsid w:val="00B56B05"/>
    <w:rsid w:val="00B56D5D"/>
    <w:rsid w:val="00B57853"/>
    <w:rsid w:val="00B579E2"/>
    <w:rsid w:val="00B57A96"/>
    <w:rsid w:val="00B57CF9"/>
    <w:rsid w:val="00B60145"/>
    <w:rsid w:val="00B6071F"/>
    <w:rsid w:val="00B60A02"/>
    <w:rsid w:val="00B60ACF"/>
    <w:rsid w:val="00B60E69"/>
    <w:rsid w:val="00B60EE7"/>
    <w:rsid w:val="00B617A1"/>
    <w:rsid w:val="00B61C92"/>
    <w:rsid w:val="00B61D25"/>
    <w:rsid w:val="00B61D27"/>
    <w:rsid w:val="00B620F2"/>
    <w:rsid w:val="00B62193"/>
    <w:rsid w:val="00B62378"/>
    <w:rsid w:val="00B62412"/>
    <w:rsid w:val="00B627DF"/>
    <w:rsid w:val="00B62C7C"/>
    <w:rsid w:val="00B62CF8"/>
    <w:rsid w:val="00B62D38"/>
    <w:rsid w:val="00B62ECA"/>
    <w:rsid w:val="00B62EE4"/>
    <w:rsid w:val="00B630CD"/>
    <w:rsid w:val="00B6317A"/>
    <w:rsid w:val="00B631D9"/>
    <w:rsid w:val="00B634D0"/>
    <w:rsid w:val="00B635ED"/>
    <w:rsid w:val="00B63DDB"/>
    <w:rsid w:val="00B63FEF"/>
    <w:rsid w:val="00B6427D"/>
    <w:rsid w:val="00B648DF"/>
    <w:rsid w:val="00B64C0E"/>
    <w:rsid w:val="00B64D94"/>
    <w:rsid w:val="00B64E62"/>
    <w:rsid w:val="00B6531B"/>
    <w:rsid w:val="00B65450"/>
    <w:rsid w:val="00B65490"/>
    <w:rsid w:val="00B65C32"/>
    <w:rsid w:val="00B6618C"/>
    <w:rsid w:val="00B661FF"/>
    <w:rsid w:val="00B662AA"/>
    <w:rsid w:val="00B66479"/>
    <w:rsid w:val="00B664D6"/>
    <w:rsid w:val="00B669C1"/>
    <w:rsid w:val="00B67093"/>
    <w:rsid w:val="00B6737D"/>
    <w:rsid w:val="00B673FF"/>
    <w:rsid w:val="00B674B7"/>
    <w:rsid w:val="00B675AB"/>
    <w:rsid w:val="00B67698"/>
    <w:rsid w:val="00B6799C"/>
    <w:rsid w:val="00B679E3"/>
    <w:rsid w:val="00B67D08"/>
    <w:rsid w:val="00B70047"/>
    <w:rsid w:val="00B705C0"/>
    <w:rsid w:val="00B717A3"/>
    <w:rsid w:val="00B721D7"/>
    <w:rsid w:val="00B721FA"/>
    <w:rsid w:val="00B7220B"/>
    <w:rsid w:val="00B728EB"/>
    <w:rsid w:val="00B72B33"/>
    <w:rsid w:val="00B72CE6"/>
    <w:rsid w:val="00B7310C"/>
    <w:rsid w:val="00B731E6"/>
    <w:rsid w:val="00B73255"/>
    <w:rsid w:val="00B73736"/>
    <w:rsid w:val="00B741BC"/>
    <w:rsid w:val="00B74223"/>
    <w:rsid w:val="00B74279"/>
    <w:rsid w:val="00B74500"/>
    <w:rsid w:val="00B7452B"/>
    <w:rsid w:val="00B748B6"/>
    <w:rsid w:val="00B749BA"/>
    <w:rsid w:val="00B74C18"/>
    <w:rsid w:val="00B75627"/>
    <w:rsid w:val="00B7568A"/>
    <w:rsid w:val="00B759AE"/>
    <w:rsid w:val="00B75A32"/>
    <w:rsid w:val="00B75AC5"/>
    <w:rsid w:val="00B75E21"/>
    <w:rsid w:val="00B75FCE"/>
    <w:rsid w:val="00B76062"/>
    <w:rsid w:val="00B77357"/>
    <w:rsid w:val="00B77982"/>
    <w:rsid w:val="00B77CB5"/>
    <w:rsid w:val="00B80667"/>
    <w:rsid w:val="00B8077C"/>
    <w:rsid w:val="00B807FB"/>
    <w:rsid w:val="00B80873"/>
    <w:rsid w:val="00B80DD6"/>
    <w:rsid w:val="00B81215"/>
    <w:rsid w:val="00B81373"/>
    <w:rsid w:val="00B814A5"/>
    <w:rsid w:val="00B81559"/>
    <w:rsid w:val="00B815AE"/>
    <w:rsid w:val="00B816CE"/>
    <w:rsid w:val="00B81AC7"/>
    <w:rsid w:val="00B8207A"/>
    <w:rsid w:val="00B82191"/>
    <w:rsid w:val="00B82483"/>
    <w:rsid w:val="00B827E6"/>
    <w:rsid w:val="00B82BAA"/>
    <w:rsid w:val="00B82C5E"/>
    <w:rsid w:val="00B8337B"/>
    <w:rsid w:val="00B83DD5"/>
    <w:rsid w:val="00B83F3C"/>
    <w:rsid w:val="00B84A00"/>
    <w:rsid w:val="00B84A48"/>
    <w:rsid w:val="00B84E85"/>
    <w:rsid w:val="00B85784"/>
    <w:rsid w:val="00B858BE"/>
    <w:rsid w:val="00B869FE"/>
    <w:rsid w:val="00B86CD3"/>
    <w:rsid w:val="00B86CE5"/>
    <w:rsid w:val="00B86EDD"/>
    <w:rsid w:val="00B871D6"/>
    <w:rsid w:val="00B8764F"/>
    <w:rsid w:val="00B87767"/>
    <w:rsid w:val="00B87A6A"/>
    <w:rsid w:val="00B9075D"/>
    <w:rsid w:val="00B90764"/>
    <w:rsid w:val="00B90850"/>
    <w:rsid w:val="00B90883"/>
    <w:rsid w:val="00B91681"/>
    <w:rsid w:val="00B91783"/>
    <w:rsid w:val="00B91D04"/>
    <w:rsid w:val="00B926E4"/>
    <w:rsid w:val="00B92814"/>
    <w:rsid w:val="00B928D5"/>
    <w:rsid w:val="00B92BB0"/>
    <w:rsid w:val="00B92C17"/>
    <w:rsid w:val="00B930A3"/>
    <w:rsid w:val="00B93141"/>
    <w:rsid w:val="00B9349F"/>
    <w:rsid w:val="00B93798"/>
    <w:rsid w:val="00B93C9E"/>
    <w:rsid w:val="00B93D9A"/>
    <w:rsid w:val="00B94172"/>
    <w:rsid w:val="00B941B0"/>
    <w:rsid w:val="00B9434A"/>
    <w:rsid w:val="00B943D3"/>
    <w:rsid w:val="00B944DC"/>
    <w:rsid w:val="00B94832"/>
    <w:rsid w:val="00B948D6"/>
    <w:rsid w:val="00B9491E"/>
    <w:rsid w:val="00B94B12"/>
    <w:rsid w:val="00B94F89"/>
    <w:rsid w:val="00B95189"/>
    <w:rsid w:val="00B95D3A"/>
    <w:rsid w:val="00B96070"/>
    <w:rsid w:val="00B9611F"/>
    <w:rsid w:val="00B96A46"/>
    <w:rsid w:val="00B96D7F"/>
    <w:rsid w:val="00B96DAC"/>
    <w:rsid w:val="00B978C4"/>
    <w:rsid w:val="00B97C3B"/>
    <w:rsid w:val="00BA015A"/>
    <w:rsid w:val="00BA0240"/>
    <w:rsid w:val="00BA02D9"/>
    <w:rsid w:val="00BA030A"/>
    <w:rsid w:val="00BA0616"/>
    <w:rsid w:val="00BA096A"/>
    <w:rsid w:val="00BA09AF"/>
    <w:rsid w:val="00BA113A"/>
    <w:rsid w:val="00BA1745"/>
    <w:rsid w:val="00BA202E"/>
    <w:rsid w:val="00BA2186"/>
    <w:rsid w:val="00BA2646"/>
    <w:rsid w:val="00BA3249"/>
    <w:rsid w:val="00BA3587"/>
    <w:rsid w:val="00BA3645"/>
    <w:rsid w:val="00BA3B45"/>
    <w:rsid w:val="00BA3F4F"/>
    <w:rsid w:val="00BA4890"/>
    <w:rsid w:val="00BA4993"/>
    <w:rsid w:val="00BA4AD3"/>
    <w:rsid w:val="00BA4B46"/>
    <w:rsid w:val="00BA5F93"/>
    <w:rsid w:val="00BA6696"/>
    <w:rsid w:val="00BA72F1"/>
    <w:rsid w:val="00BA7325"/>
    <w:rsid w:val="00BA73A8"/>
    <w:rsid w:val="00BA7B75"/>
    <w:rsid w:val="00BB00D4"/>
    <w:rsid w:val="00BB06B8"/>
    <w:rsid w:val="00BB07F0"/>
    <w:rsid w:val="00BB0F72"/>
    <w:rsid w:val="00BB17CE"/>
    <w:rsid w:val="00BB1A80"/>
    <w:rsid w:val="00BB1EB0"/>
    <w:rsid w:val="00BB1EFC"/>
    <w:rsid w:val="00BB2006"/>
    <w:rsid w:val="00BB221C"/>
    <w:rsid w:val="00BB2567"/>
    <w:rsid w:val="00BB304C"/>
    <w:rsid w:val="00BB3831"/>
    <w:rsid w:val="00BB3836"/>
    <w:rsid w:val="00BB4200"/>
    <w:rsid w:val="00BB427D"/>
    <w:rsid w:val="00BB475C"/>
    <w:rsid w:val="00BB4885"/>
    <w:rsid w:val="00BB4E0D"/>
    <w:rsid w:val="00BB5265"/>
    <w:rsid w:val="00BB55E4"/>
    <w:rsid w:val="00BB5C10"/>
    <w:rsid w:val="00BB6302"/>
    <w:rsid w:val="00BB686F"/>
    <w:rsid w:val="00BB6C12"/>
    <w:rsid w:val="00BB7224"/>
    <w:rsid w:val="00BB7A58"/>
    <w:rsid w:val="00BB7B5B"/>
    <w:rsid w:val="00BC008F"/>
    <w:rsid w:val="00BC0592"/>
    <w:rsid w:val="00BC08D9"/>
    <w:rsid w:val="00BC09BF"/>
    <w:rsid w:val="00BC0B37"/>
    <w:rsid w:val="00BC121C"/>
    <w:rsid w:val="00BC13F4"/>
    <w:rsid w:val="00BC155A"/>
    <w:rsid w:val="00BC1AB7"/>
    <w:rsid w:val="00BC1ED6"/>
    <w:rsid w:val="00BC1FF9"/>
    <w:rsid w:val="00BC205D"/>
    <w:rsid w:val="00BC20C4"/>
    <w:rsid w:val="00BC2341"/>
    <w:rsid w:val="00BC2646"/>
    <w:rsid w:val="00BC291E"/>
    <w:rsid w:val="00BC2A9E"/>
    <w:rsid w:val="00BC2F16"/>
    <w:rsid w:val="00BC31E0"/>
    <w:rsid w:val="00BC3221"/>
    <w:rsid w:val="00BC3305"/>
    <w:rsid w:val="00BC3332"/>
    <w:rsid w:val="00BC3350"/>
    <w:rsid w:val="00BC33D6"/>
    <w:rsid w:val="00BC3454"/>
    <w:rsid w:val="00BC37C9"/>
    <w:rsid w:val="00BC3A20"/>
    <w:rsid w:val="00BC3C80"/>
    <w:rsid w:val="00BC4095"/>
    <w:rsid w:val="00BC43C2"/>
    <w:rsid w:val="00BC480F"/>
    <w:rsid w:val="00BC488D"/>
    <w:rsid w:val="00BC49D3"/>
    <w:rsid w:val="00BC4D01"/>
    <w:rsid w:val="00BC53C2"/>
    <w:rsid w:val="00BC54E3"/>
    <w:rsid w:val="00BC5936"/>
    <w:rsid w:val="00BC642A"/>
    <w:rsid w:val="00BC6434"/>
    <w:rsid w:val="00BC674C"/>
    <w:rsid w:val="00BC7374"/>
    <w:rsid w:val="00BC7CA8"/>
    <w:rsid w:val="00BC7FCE"/>
    <w:rsid w:val="00BD0033"/>
    <w:rsid w:val="00BD008E"/>
    <w:rsid w:val="00BD015F"/>
    <w:rsid w:val="00BD01A9"/>
    <w:rsid w:val="00BD05AA"/>
    <w:rsid w:val="00BD0828"/>
    <w:rsid w:val="00BD10BA"/>
    <w:rsid w:val="00BD16FA"/>
    <w:rsid w:val="00BD1ED1"/>
    <w:rsid w:val="00BD1F86"/>
    <w:rsid w:val="00BD23E7"/>
    <w:rsid w:val="00BD27AE"/>
    <w:rsid w:val="00BD329C"/>
    <w:rsid w:val="00BD35ED"/>
    <w:rsid w:val="00BD3948"/>
    <w:rsid w:val="00BD3FEA"/>
    <w:rsid w:val="00BD41A1"/>
    <w:rsid w:val="00BD4370"/>
    <w:rsid w:val="00BD49E8"/>
    <w:rsid w:val="00BD4D54"/>
    <w:rsid w:val="00BD5209"/>
    <w:rsid w:val="00BD556D"/>
    <w:rsid w:val="00BD5E2A"/>
    <w:rsid w:val="00BD5E2E"/>
    <w:rsid w:val="00BD5E53"/>
    <w:rsid w:val="00BD6066"/>
    <w:rsid w:val="00BD63A8"/>
    <w:rsid w:val="00BD64DE"/>
    <w:rsid w:val="00BD6D17"/>
    <w:rsid w:val="00BD6D74"/>
    <w:rsid w:val="00BD6D91"/>
    <w:rsid w:val="00BD7611"/>
    <w:rsid w:val="00BD77F3"/>
    <w:rsid w:val="00BD78B4"/>
    <w:rsid w:val="00BE0107"/>
    <w:rsid w:val="00BE03D3"/>
    <w:rsid w:val="00BE047F"/>
    <w:rsid w:val="00BE08D3"/>
    <w:rsid w:val="00BE0964"/>
    <w:rsid w:val="00BE1332"/>
    <w:rsid w:val="00BE1585"/>
    <w:rsid w:val="00BE184E"/>
    <w:rsid w:val="00BE18D4"/>
    <w:rsid w:val="00BE2300"/>
    <w:rsid w:val="00BE2338"/>
    <w:rsid w:val="00BE2690"/>
    <w:rsid w:val="00BE26F3"/>
    <w:rsid w:val="00BE2840"/>
    <w:rsid w:val="00BE2F55"/>
    <w:rsid w:val="00BE31D0"/>
    <w:rsid w:val="00BE33AD"/>
    <w:rsid w:val="00BE34FD"/>
    <w:rsid w:val="00BE395D"/>
    <w:rsid w:val="00BE3ADA"/>
    <w:rsid w:val="00BE4B17"/>
    <w:rsid w:val="00BE500D"/>
    <w:rsid w:val="00BE511F"/>
    <w:rsid w:val="00BE55A6"/>
    <w:rsid w:val="00BE60FF"/>
    <w:rsid w:val="00BE62C9"/>
    <w:rsid w:val="00BE63E1"/>
    <w:rsid w:val="00BE63F2"/>
    <w:rsid w:val="00BE645A"/>
    <w:rsid w:val="00BE66C8"/>
    <w:rsid w:val="00BE6740"/>
    <w:rsid w:val="00BE69B8"/>
    <w:rsid w:val="00BE6A0B"/>
    <w:rsid w:val="00BE6B46"/>
    <w:rsid w:val="00BE6D10"/>
    <w:rsid w:val="00BE6EBF"/>
    <w:rsid w:val="00BE6FD1"/>
    <w:rsid w:val="00BE7334"/>
    <w:rsid w:val="00BE73BF"/>
    <w:rsid w:val="00BE745E"/>
    <w:rsid w:val="00BE78AF"/>
    <w:rsid w:val="00BE7C48"/>
    <w:rsid w:val="00BF00E8"/>
    <w:rsid w:val="00BF07A3"/>
    <w:rsid w:val="00BF0D7E"/>
    <w:rsid w:val="00BF118E"/>
    <w:rsid w:val="00BF1355"/>
    <w:rsid w:val="00BF1471"/>
    <w:rsid w:val="00BF1859"/>
    <w:rsid w:val="00BF1A48"/>
    <w:rsid w:val="00BF1A74"/>
    <w:rsid w:val="00BF1B45"/>
    <w:rsid w:val="00BF1D68"/>
    <w:rsid w:val="00BF1FBE"/>
    <w:rsid w:val="00BF215D"/>
    <w:rsid w:val="00BF28C3"/>
    <w:rsid w:val="00BF32A5"/>
    <w:rsid w:val="00BF3473"/>
    <w:rsid w:val="00BF368E"/>
    <w:rsid w:val="00BF37C5"/>
    <w:rsid w:val="00BF41FC"/>
    <w:rsid w:val="00BF42EC"/>
    <w:rsid w:val="00BF4858"/>
    <w:rsid w:val="00BF4893"/>
    <w:rsid w:val="00BF4AB9"/>
    <w:rsid w:val="00BF4BF0"/>
    <w:rsid w:val="00BF5724"/>
    <w:rsid w:val="00BF613E"/>
    <w:rsid w:val="00BF671E"/>
    <w:rsid w:val="00BF6851"/>
    <w:rsid w:val="00BF6F6C"/>
    <w:rsid w:val="00BF7061"/>
    <w:rsid w:val="00BF75D6"/>
    <w:rsid w:val="00BF7909"/>
    <w:rsid w:val="00BF7B38"/>
    <w:rsid w:val="00BF7BA3"/>
    <w:rsid w:val="00C00221"/>
    <w:rsid w:val="00C006C7"/>
    <w:rsid w:val="00C00B02"/>
    <w:rsid w:val="00C00CAF"/>
    <w:rsid w:val="00C00D8B"/>
    <w:rsid w:val="00C00F03"/>
    <w:rsid w:val="00C01087"/>
    <w:rsid w:val="00C013FC"/>
    <w:rsid w:val="00C01480"/>
    <w:rsid w:val="00C015D6"/>
    <w:rsid w:val="00C01BBF"/>
    <w:rsid w:val="00C01DD8"/>
    <w:rsid w:val="00C020AB"/>
    <w:rsid w:val="00C0213C"/>
    <w:rsid w:val="00C029E9"/>
    <w:rsid w:val="00C03131"/>
    <w:rsid w:val="00C032CD"/>
    <w:rsid w:val="00C03652"/>
    <w:rsid w:val="00C03A00"/>
    <w:rsid w:val="00C03C2B"/>
    <w:rsid w:val="00C04892"/>
    <w:rsid w:val="00C04CA8"/>
    <w:rsid w:val="00C0525E"/>
    <w:rsid w:val="00C05585"/>
    <w:rsid w:val="00C05CC6"/>
    <w:rsid w:val="00C0616A"/>
    <w:rsid w:val="00C065C4"/>
    <w:rsid w:val="00C067B5"/>
    <w:rsid w:val="00C06A97"/>
    <w:rsid w:val="00C06D31"/>
    <w:rsid w:val="00C06F36"/>
    <w:rsid w:val="00C0721C"/>
    <w:rsid w:val="00C074C3"/>
    <w:rsid w:val="00C076BD"/>
    <w:rsid w:val="00C079CF"/>
    <w:rsid w:val="00C07DEC"/>
    <w:rsid w:val="00C10177"/>
    <w:rsid w:val="00C1017F"/>
    <w:rsid w:val="00C10192"/>
    <w:rsid w:val="00C10AA9"/>
    <w:rsid w:val="00C10AFC"/>
    <w:rsid w:val="00C10B0C"/>
    <w:rsid w:val="00C10C34"/>
    <w:rsid w:val="00C111A4"/>
    <w:rsid w:val="00C112A9"/>
    <w:rsid w:val="00C11612"/>
    <w:rsid w:val="00C1182B"/>
    <w:rsid w:val="00C11E5C"/>
    <w:rsid w:val="00C11ED8"/>
    <w:rsid w:val="00C11EEE"/>
    <w:rsid w:val="00C12235"/>
    <w:rsid w:val="00C12355"/>
    <w:rsid w:val="00C129CA"/>
    <w:rsid w:val="00C12E61"/>
    <w:rsid w:val="00C13126"/>
    <w:rsid w:val="00C1341B"/>
    <w:rsid w:val="00C13510"/>
    <w:rsid w:val="00C139A5"/>
    <w:rsid w:val="00C13AEC"/>
    <w:rsid w:val="00C14008"/>
    <w:rsid w:val="00C1407D"/>
    <w:rsid w:val="00C1414F"/>
    <w:rsid w:val="00C1489B"/>
    <w:rsid w:val="00C14B40"/>
    <w:rsid w:val="00C15676"/>
    <w:rsid w:val="00C159D6"/>
    <w:rsid w:val="00C15A0E"/>
    <w:rsid w:val="00C15B46"/>
    <w:rsid w:val="00C16522"/>
    <w:rsid w:val="00C166E1"/>
    <w:rsid w:val="00C168CD"/>
    <w:rsid w:val="00C16E77"/>
    <w:rsid w:val="00C170F4"/>
    <w:rsid w:val="00C17C0B"/>
    <w:rsid w:val="00C200B3"/>
    <w:rsid w:val="00C2016D"/>
    <w:rsid w:val="00C2043B"/>
    <w:rsid w:val="00C20D85"/>
    <w:rsid w:val="00C21047"/>
    <w:rsid w:val="00C21909"/>
    <w:rsid w:val="00C2228B"/>
    <w:rsid w:val="00C22356"/>
    <w:rsid w:val="00C22392"/>
    <w:rsid w:val="00C2239E"/>
    <w:rsid w:val="00C2354B"/>
    <w:rsid w:val="00C23DDC"/>
    <w:rsid w:val="00C23EBA"/>
    <w:rsid w:val="00C23F96"/>
    <w:rsid w:val="00C24785"/>
    <w:rsid w:val="00C247E7"/>
    <w:rsid w:val="00C2480A"/>
    <w:rsid w:val="00C2483C"/>
    <w:rsid w:val="00C248BA"/>
    <w:rsid w:val="00C24F35"/>
    <w:rsid w:val="00C24FBC"/>
    <w:rsid w:val="00C251CD"/>
    <w:rsid w:val="00C2546D"/>
    <w:rsid w:val="00C25512"/>
    <w:rsid w:val="00C25D10"/>
    <w:rsid w:val="00C26046"/>
    <w:rsid w:val="00C2618F"/>
    <w:rsid w:val="00C26B38"/>
    <w:rsid w:val="00C26BFB"/>
    <w:rsid w:val="00C272CB"/>
    <w:rsid w:val="00C2742C"/>
    <w:rsid w:val="00C27B91"/>
    <w:rsid w:val="00C27E13"/>
    <w:rsid w:val="00C27F04"/>
    <w:rsid w:val="00C30007"/>
    <w:rsid w:val="00C30429"/>
    <w:rsid w:val="00C3065E"/>
    <w:rsid w:val="00C30848"/>
    <w:rsid w:val="00C313C0"/>
    <w:rsid w:val="00C314E1"/>
    <w:rsid w:val="00C31C65"/>
    <w:rsid w:val="00C31DB5"/>
    <w:rsid w:val="00C321E8"/>
    <w:rsid w:val="00C323CB"/>
    <w:rsid w:val="00C32560"/>
    <w:rsid w:val="00C333BC"/>
    <w:rsid w:val="00C33586"/>
    <w:rsid w:val="00C3372D"/>
    <w:rsid w:val="00C33A44"/>
    <w:rsid w:val="00C33BE3"/>
    <w:rsid w:val="00C33F87"/>
    <w:rsid w:val="00C33FBE"/>
    <w:rsid w:val="00C3405D"/>
    <w:rsid w:val="00C34074"/>
    <w:rsid w:val="00C34660"/>
    <w:rsid w:val="00C3506A"/>
    <w:rsid w:val="00C35287"/>
    <w:rsid w:val="00C352FE"/>
    <w:rsid w:val="00C354D7"/>
    <w:rsid w:val="00C35ACE"/>
    <w:rsid w:val="00C35EAD"/>
    <w:rsid w:val="00C36012"/>
    <w:rsid w:val="00C36105"/>
    <w:rsid w:val="00C366BB"/>
    <w:rsid w:val="00C36DC6"/>
    <w:rsid w:val="00C379D4"/>
    <w:rsid w:val="00C37E82"/>
    <w:rsid w:val="00C400F4"/>
    <w:rsid w:val="00C403E1"/>
    <w:rsid w:val="00C40441"/>
    <w:rsid w:val="00C407F7"/>
    <w:rsid w:val="00C40A47"/>
    <w:rsid w:val="00C40A86"/>
    <w:rsid w:val="00C40D63"/>
    <w:rsid w:val="00C40DB9"/>
    <w:rsid w:val="00C41017"/>
    <w:rsid w:val="00C416FE"/>
    <w:rsid w:val="00C42056"/>
    <w:rsid w:val="00C4213F"/>
    <w:rsid w:val="00C42265"/>
    <w:rsid w:val="00C423FA"/>
    <w:rsid w:val="00C42414"/>
    <w:rsid w:val="00C4291A"/>
    <w:rsid w:val="00C42B40"/>
    <w:rsid w:val="00C42D4B"/>
    <w:rsid w:val="00C42EB7"/>
    <w:rsid w:val="00C42F43"/>
    <w:rsid w:val="00C43082"/>
    <w:rsid w:val="00C43795"/>
    <w:rsid w:val="00C43A27"/>
    <w:rsid w:val="00C441C0"/>
    <w:rsid w:val="00C44331"/>
    <w:rsid w:val="00C44716"/>
    <w:rsid w:val="00C44BD2"/>
    <w:rsid w:val="00C452A0"/>
    <w:rsid w:val="00C452C3"/>
    <w:rsid w:val="00C45421"/>
    <w:rsid w:val="00C457C7"/>
    <w:rsid w:val="00C45D07"/>
    <w:rsid w:val="00C46203"/>
    <w:rsid w:val="00C4650E"/>
    <w:rsid w:val="00C4697C"/>
    <w:rsid w:val="00C4706D"/>
    <w:rsid w:val="00C470B3"/>
    <w:rsid w:val="00C47816"/>
    <w:rsid w:val="00C47F98"/>
    <w:rsid w:val="00C47FA2"/>
    <w:rsid w:val="00C5004A"/>
    <w:rsid w:val="00C50915"/>
    <w:rsid w:val="00C50A47"/>
    <w:rsid w:val="00C50AA4"/>
    <w:rsid w:val="00C50ABC"/>
    <w:rsid w:val="00C50DBD"/>
    <w:rsid w:val="00C516D6"/>
    <w:rsid w:val="00C51741"/>
    <w:rsid w:val="00C51787"/>
    <w:rsid w:val="00C519E4"/>
    <w:rsid w:val="00C5311A"/>
    <w:rsid w:val="00C5314B"/>
    <w:rsid w:val="00C53632"/>
    <w:rsid w:val="00C53EDE"/>
    <w:rsid w:val="00C53F8B"/>
    <w:rsid w:val="00C54AB1"/>
    <w:rsid w:val="00C54E81"/>
    <w:rsid w:val="00C54F8A"/>
    <w:rsid w:val="00C54F8C"/>
    <w:rsid w:val="00C5515C"/>
    <w:rsid w:val="00C551C4"/>
    <w:rsid w:val="00C55547"/>
    <w:rsid w:val="00C557C2"/>
    <w:rsid w:val="00C55B37"/>
    <w:rsid w:val="00C55CA9"/>
    <w:rsid w:val="00C568BA"/>
    <w:rsid w:val="00C57109"/>
    <w:rsid w:val="00C57392"/>
    <w:rsid w:val="00C57476"/>
    <w:rsid w:val="00C575DC"/>
    <w:rsid w:val="00C57698"/>
    <w:rsid w:val="00C577A6"/>
    <w:rsid w:val="00C5797B"/>
    <w:rsid w:val="00C57E29"/>
    <w:rsid w:val="00C57FCC"/>
    <w:rsid w:val="00C60008"/>
    <w:rsid w:val="00C6038C"/>
    <w:rsid w:val="00C608B0"/>
    <w:rsid w:val="00C610C3"/>
    <w:rsid w:val="00C611DE"/>
    <w:rsid w:val="00C61C56"/>
    <w:rsid w:val="00C61E00"/>
    <w:rsid w:val="00C61E8A"/>
    <w:rsid w:val="00C6265B"/>
    <w:rsid w:val="00C635A6"/>
    <w:rsid w:val="00C63AF7"/>
    <w:rsid w:val="00C63C7E"/>
    <w:rsid w:val="00C63DB5"/>
    <w:rsid w:val="00C64283"/>
    <w:rsid w:val="00C64376"/>
    <w:rsid w:val="00C64706"/>
    <w:rsid w:val="00C64AC4"/>
    <w:rsid w:val="00C65400"/>
    <w:rsid w:val="00C655EB"/>
    <w:rsid w:val="00C65681"/>
    <w:rsid w:val="00C6579A"/>
    <w:rsid w:val="00C657BC"/>
    <w:rsid w:val="00C65884"/>
    <w:rsid w:val="00C65891"/>
    <w:rsid w:val="00C65BC0"/>
    <w:rsid w:val="00C65BD8"/>
    <w:rsid w:val="00C65DA5"/>
    <w:rsid w:val="00C6606D"/>
    <w:rsid w:val="00C66326"/>
    <w:rsid w:val="00C6684B"/>
    <w:rsid w:val="00C668F2"/>
    <w:rsid w:val="00C66D4D"/>
    <w:rsid w:val="00C671C6"/>
    <w:rsid w:val="00C67450"/>
    <w:rsid w:val="00C6751E"/>
    <w:rsid w:val="00C67618"/>
    <w:rsid w:val="00C67C13"/>
    <w:rsid w:val="00C67D1D"/>
    <w:rsid w:val="00C7037A"/>
    <w:rsid w:val="00C70619"/>
    <w:rsid w:val="00C71379"/>
    <w:rsid w:val="00C71E2B"/>
    <w:rsid w:val="00C722BF"/>
    <w:rsid w:val="00C7231C"/>
    <w:rsid w:val="00C72365"/>
    <w:rsid w:val="00C725A6"/>
    <w:rsid w:val="00C725B8"/>
    <w:rsid w:val="00C72C66"/>
    <w:rsid w:val="00C72F09"/>
    <w:rsid w:val="00C7308C"/>
    <w:rsid w:val="00C73132"/>
    <w:rsid w:val="00C73677"/>
    <w:rsid w:val="00C73A55"/>
    <w:rsid w:val="00C742EE"/>
    <w:rsid w:val="00C744C8"/>
    <w:rsid w:val="00C745A4"/>
    <w:rsid w:val="00C74A2D"/>
    <w:rsid w:val="00C74B9C"/>
    <w:rsid w:val="00C752F1"/>
    <w:rsid w:val="00C7559A"/>
    <w:rsid w:val="00C75825"/>
    <w:rsid w:val="00C7584B"/>
    <w:rsid w:val="00C759E5"/>
    <w:rsid w:val="00C75E2A"/>
    <w:rsid w:val="00C76287"/>
    <w:rsid w:val="00C76288"/>
    <w:rsid w:val="00C76313"/>
    <w:rsid w:val="00C76BA3"/>
    <w:rsid w:val="00C76DA1"/>
    <w:rsid w:val="00C76ED3"/>
    <w:rsid w:val="00C771ED"/>
    <w:rsid w:val="00C7795C"/>
    <w:rsid w:val="00C77BE8"/>
    <w:rsid w:val="00C804D0"/>
    <w:rsid w:val="00C80852"/>
    <w:rsid w:val="00C80A15"/>
    <w:rsid w:val="00C80A73"/>
    <w:rsid w:val="00C80AA0"/>
    <w:rsid w:val="00C80DA7"/>
    <w:rsid w:val="00C814E7"/>
    <w:rsid w:val="00C814EC"/>
    <w:rsid w:val="00C81C9A"/>
    <w:rsid w:val="00C81CA0"/>
    <w:rsid w:val="00C820EE"/>
    <w:rsid w:val="00C82505"/>
    <w:rsid w:val="00C82928"/>
    <w:rsid w:val="00C82948"/>
    <w:rsid w:val="00C82BC3"/>
    <w:rsid w:val="00C82C87"/>
    <w:rsid w:val="00C82CDB"/>
    <w:rsid w:val="00C83264"/>
    <w:rsid w:val="00C836D4"/>
    <w:rsid w:val="00C83818"/>
    <w:rsid w:val="00C839B4"/>
    <w:rsid w:val="00C84261"/>
    <w:rsid w:val="00C84707"/>
    <w:rsid w:val="00C84791"/>
    <w:rsid w:val="00C84A53"/>
    <w:rsid w:val="00C84C29"/>
    <w:rsid w:val="00C84EC6"/>
    <w:rsid w:val="00C84F86"/>
    <w:rsid w:val="00C84FB4"/>
    <w:rsid w:val="00C853A5"/>
    <w:rsid w:val="00C854B5"/>
    <w:rsid w:val="00C8582E"/>
    <w:rsid w:val="00C85A96"/>
    <w:rsid w:val="00C85DB7"/>
    <w:rsid w:val="00C85FB4"/>
    <w:rsid w:val="00C86149"/>
    <w:rsid w:val="00C862E2"/>
    <w:rsid w:val="00C8690B"/>
    <w:rsid w:val="00C86948"/>
    <w:rsid w:val="00C86B32"/>
    <w:rsid w:val="00C873A3"/>
    <w:rsid w:val="00C87710"/>
    <w:rsid w:val="00C87916"/>
    <w:rsid w:val="00C879C9"/>
    <w:rsid w:val="00C904FB"/>
    <w:rsid w:val="00C905CA"/>
    <w:rsid w:val="00C90AF4"/>
    <w:rsid w:val="00C90D19"/>
    <w:rsid w:val="00C90F77"/>
    <w:rsid w:val="00C90F78"/>
    <w:rsid w:val="00C910CD"/>
    <w:rsid w:val="00C91239"/>
    <w:rsid w:val="00C91348"/>
    <w:rsid w:val="00C9134D"/>
    <w:rsid w:val="00C9197C"/>
    <w:rsid w:val="00C91EE7"/>
    <w:rsid w:val="00C91F0B"/>
    <w:rsid w:val="00C923D4"/>
    <w:rsid w:val="00C92ADD"/>
    <w:rsid w:val="00C92E81"/>
    <w:rsid w:val="00C9323B"/>
    <w:rsid w:val="00C935E1"/>
    <w:rsid w:val="00C936DD"/>
    <w:rsid w:val="00C93C9D"/>
    <w:rsid w:val="00C93E2C"/>
    <w:rsid w:val="00C945A2"/>
    <w:rsid w:val="00C9545D"/>
    <w:rsid w:val="00C954B7"/>
    <w:rsid w:val="00C95EB8"/>
    <w:rsid w:val="00C9631D"/>
    <w:rsid w:val="00C96647"/>
    <w:rsid w:val="00C97146"/>
    <w:rsid w:val="00C97545"/>
    <w:rsid w:val="00C97FD5"/>
    <w:rsid w:val="00CA0381"/>
    <w:rsid w:val="00CA057E"/>
    <w:rsid w:val="00CA1043"/>
    <w:rsid w:val="00CA107C"/>
    <w:rsid w:val="00CA198A"/>
    <w:rsid w:val="00CA1D86"/>
    <w:rsid w:val="00CA1F62"/>
    <w:rsid w:val="00CA21AB"/>
    <w:rsid w:val="00CA2869"/>
    <w:rsid w:val="00CA2AAF"/>
    <w:rsid w:val="00CA2EE4"/>
    <w:rsid w:val="00CA34FC"/>
    <w:rsid w:val="00CA36AD"/>
    <w:rsid w:val="00CA3A8C"/>
    <w:rsid w:val="00CA4238"/>
    <w:rsid w:val="00CA47B3"/>
    <w:rsid w:val="00CA545D"/>
    <w:rsid w:val="00CA54A5"/>
    <w:rsid w:val="00CA6F66"/>
    <w:rsid w:val="00CA7772"/>
    <w:rsid w:val="00CA78A1"/>
    <w:rsid w:val="00CB01F1"/>
    <w:rsid w:val="00CB0A89"/>
    <w:rsid w:val="00CB0BE3"/>
    <w:rsid w:val="00CB1112"/>
    <w:rsid w:val="00CB12FB"/>
    <w:rsid w:val="00CB1602"/>
    <w:rsid w:val="00CB1618"/>
    <w:rsid w:val="00CB16CB"/>
    <w:rsid w:val="00CB1FBD"/>
    <w:rsid w:val="00CB204E"/>
    <w:rsid w:val="00CB2429"/>
    <w:rsid w:val="00CB2CB9"/>
    <w:rsid w:val="00CB30FF"/>
    <w:rsid w:val="00CB3185"/>
    <w:rsid w:val="00CB3897"/>
    <w:rsid w:val="00CB3C86"/>
    <w:rsid w:val="00CB3E97"/>
    <w:rsid w:val="00CB4202"/>
    <w:rsid w:val="00CB4434"/>
    <w:rsid w:val="00CB45A2"/>
    <w:rsid w:val="00CB4634"/>
    <w:rsid w:val="00CB4898"/>
    <w:rsid w:val="00CB4B27"/>
    <w:rsid w:val="00CB4B64"/>
    <w:rsid w:val="00CB4D08"/>
    <w:rsid w:val="00CB4F0D"/>
    <w:rsid w:val="00CB5107"/>
    <w:rsid w:val="00CB52AD"/>
    <w:rsid w:val="00CB5635"/>
    <w:rsid w:val="00CB5CD9"/>
    <w:rsid w:val="00CB5E0C"/>
    <w:rsid w:val="00CB70D4"/>
    <w:rsid w:val="00CB7438"/>
    <w:rsid w:val="00CB77A2"/>
    <w:rsid w:val="00CB79A1"/>
    <w:rsid w:val="00CB7ACE"/>
    <w:rsid w:val="00CB7C88"/>
    <w:rsid w:val="00CC0078"/>
    <w:rsid w:val="00CC0626"/>
    <w:rsid w:val="00CC0683"/>
    <w:rsid w:val="00CC0A67"/>
    <w:rsid w:val="00CC0F78"/>
    <w:rsid w:val="00CC11D2"/>
    <w:rsid w:val="00CC1263"/>
    <w:rsid w:val="00CC133F"/>
    <w:rsid w:val="00CC1399"/>
    <w:rsid w:val="00CC18A9"/>
    <w:rsid w:val="00CC2032"/>
    <w:rsid w:val="00CC26E9"/>
    <w:rsid w:val="00CC28F7"/>
    <w:rsid w:val="00CC34CC"/>
    <w:rsid w:val="00CC372F"/>
    <w:rsid w:val="00CC3B6A"/>
    <w:rsid w:val="00CC3B6C"/>
    <w:rsid w:val="00CC3C7C"/>
    <w:rsid w:val="00CC3FBF"/>
    <w:rsid w:val="00CC4000"/>
    <w:rsid w:val="00CC4110"/>
    <w:rsid w:val="00CC4667"/>
    <w:rsid w:val="00CC4895"/>
    <w:rsid w:val="00CC4A5D"/>
    <w:rsid w:val="00CC4D8A"/>
    <w:rsid w:val="00CC4E32"/>
    <w:rsid w:val="00CC516C"/>
    <w:rsid w:val="00CC52FA"/>
    <w:rsid w:val="00CC5B42"/>
    <w:rsid w:val="00CC5BF8"/>
    <w:rsid w:val="00CC6057"/>
    <w:rsid w:val="00CC7323"/>
    <w:rsid w:val="00CC7988"/>
    <w:rsid w:val="00CD02EF"/>
    <w:rsid w:val="00CD03DD"/>
    <w:rsid w:val="00CD1136"/>
    <w:rsid w:val="00CD12E6"/>
    <w:rsid w:val="00CD14A8"/>
    <w:rsid w:val="00CD167E"/>
    <w:rsid w:val="00CD172C"/>
    <w:rsid w:val="00CD2268"/>
    <w:rsid w:val="00CD2A40"/>
    <w:rsid w:val="00CD2ADA"/>
    <w:rsid w:val="00CD2C00"/>
    <w:rsid w:val="00CD2CA7"/>
    <w:rsid w:val="00CD2D20"/>
    <w:rsid w:val="00CD31F5"/>
    <w:rsid w:val="00CD332D"/>
    <w:rsid w:val="00CD3478"/>
    <w:rsid w:val="00CD34F5"/>
    <w:rsid w:val="00CD3A4B"/>
    <w:rsid w:val="00CD3C36"/>
    <w:rsid w:val="00CD3CD2"/>
    <w:rsid w:val="00CD4144"/>
    <w:rsid w:val="00CD4271"/>
    <w:rsid w:val="00CD44A5"/>
    <w:rsid w:val="00CD462F"/>
    <w:rsid w:val="00CD4701"/>
    <w:rsid w:val="00CD49A8"/>
    <w:rsid w:val="00CD4A81"/>
    <w:rsid w:val="00CD4C5F"/>
    <w:rsid w:val="00CD4C9B"/>
    <w:rsid w:val="00CD4D50"/>
    <w:rsid w:val="00CD51AD"/>
    <w:rsid w:val="00CD5426"/>
    <w:rsid w:val="00CD568B"/>
    <w:rsid w:val="00CD56A5"/>
    <w:rsid w:val="00CD5E18"/>
    <w:rsid w:val="00CD61E3"/>
    <w:rsid w:val="00CD6DCB"/>
    <w:rsid w:val="00CD6E85"/>
    <w:rsid w:val="00CD77AB"/>
    <w:rsid w:val="00CD7C1F"/>
    <w:rsid w:val="00CE07B1"/>
    <w:rsid w:val="00CE08C9"/>
    <w:rsid w:val="00CE0C57"/>
    <w:rsid w:val="00CE0D5F"/>
    <w:rsid w:val="00CE0D94"/>
    <w:rsid w:val="00CE11E9"/>
    <w:rsid w:val="00CE12E6"/>
    <w:rsid w:val="00CE1BD0"/>
    <w:rsid w:val="00CE211A"/>
    <w:rsid w:val="00CE2226"/>
    <w:rsid w:val="00CE2683"/>
    <w:rsid w:val="00CE2D09"/>
    <w:rsid w:val="00CE32A3"/>
    <w:rsid w:val="00CE32AF"/>
    <w:rsid w:val="00CE4019"/>
    <w:rsid w:val="00CE4A7A"/>
    <w:rsid w:val="00CE4C09"/>
    <w:rsid w:val="00CE5A13"/>
    <w:rsid w:val="00CE5CB0"/>
    <w:rsid w:val="00CE5DBD"/>
    <w:rsid w:val="00CE66F0"/>
    <w:rsid w:val="00CE6C96"/>
    <w:rsid w:val="00CE6CB9"/>
    <w:rsid w:val="00CE6E1E"/>
    <w:rsid w:val="00CE77F5"/>
    <w:rsid w:val="00CE7A47"/>
    <w:rsid w:val="00CE7BA8"/>
    <w:rsid w:val="00CE7BAF"/>
    <w:rsid w:val="00CE7FC1"/>
    <w:rsid w:val="00CF028F"/>
    <w:rsid w:val="00CF090F"/>
    <w:rsid w:val="00CF0A9A"/>
    <w:rsid w:val="00CF0ADD"/>
    <w:rsid w:val="00CF0D91"/>
    <w:rsid w:val="00CF0EC0"/>
    <w:rsid w:val="00CF0F97"/>
    <w:rsid w:val="00CF1645"/>
    <w:rsid w:val="00CF1880"/>
    <w:rsid w:val="00CF1ED1"/>
    <w:rsid w:val="00CF29B2"/>
    <w:rsid w:val="00CF2C55"/>
    <w:rsid w:val="00CF2F7F"/>
    <w:rsid w:val="00CF32DC"/>
    <w:rsid w:val="00CF3C9A"/>
    <w:rsid w:val="00CF3CFB"/>
    <w:rsid w:val="00CF43F9"/>
    <w:rsid w:val="00CF4B31"/>
    <w:rsid w:val="00CF514A"/>
    <w:rsid w:val="00CF51F3"/>
    <w:rsid w:val="00CF54EA"/>
    <w:rsid w:val="00CF55F9"/>
    <w:rsid w:val="00CF5DB1"/>
    <w:rsid w:val="00CF6088"/>
    <w:rsid w:val="00CF6240"/>
    <w:rsid w:val="00CF6C73"/>
    <w:rsid w:val="00CF7265"/>
    <w:rsid w:val="00CF737A"/>
    <w:rsid w:val="00CF73CB"/>
    <w:rsid w:val="00CF76A6"/>
    <w:rsid w:val="00CF7D1E"/>
    <w:rsid w:val="00CF7E5B"/>
    <w:rsid w:val="00CF7E8D"/>
    <w:rsid w:val="00D005C1"/>
    <w:rsid w:val="00D009CF"/>
    <w:rsid w:val="00D010AB"/>
    <w:rsid w:val="00D01F17"/>
    <w:rsid w:val="00D02EDA"/>
    <w:rsid w:val="00D03B5E"/>
    <w:rsid w:val="00D04047"/>
    <w:rsid w:val="00D042AC"/>
    <w:rsid w:val="00D04FAB"/>
    <w:rsid w:val="00D05657"/>
    <w:rsid w:val="00D05C41"/>
    <w:rsid w:val="00D060E4"/>
    <w:rsid w:val="00D064C3"/>
    <w:rsid w:val="00D06B35"/>
    <w:rsid w:val="00D06C57"/>
    <w:rsid w:val="00D06EF3"/>
    <w:rsid w:val="00D0718B"/>
    <w:rsid w:val="00D07424"/>
    <w:rsid w:val="00D0785F"/>
    <w:rsid w:val="00D10340"/>
    <w:rsid w:val="00D10450"/>
    <w:rsid w:val="00D10739"/>
    <w:rsid w:val="00D109FC"/>
    <w:rsid w:val="00D10BBC"/>
    <w:rsid w:val="00D11A50"/>
    <w:rsid w:val="00D11E40"/>
    <w:rsid w:val="00D11F39"/>
    <w:rsid w:val="00D12194"/>
    <w:rsid w:val="00D124AA"/>
    <w:rsid w:val="00D138E0"/>
    <w:rsid w:val="00D1436C"/>
    <w:rsid w:val="00D14B4B"/>
    <w:rsid w:val="00D14E2A"/>
    <w:rsid w:val="00D153EC"/>
    <w:rsid w:val="00D1574C"/>
    <w:rsid w:val="00D16525"/>
    <w:rsid w:val="00D16699"/>
    <w:rsid w:val="00D166C7"/>
    <w:rsid w:val="00D16F05"/>
    <w:rsid w:val="00D170A7"/>
    <w:rsid w:val="00D17896"/>
    <w:rsid w:val="00D17C13"/>
    <w:rsid w:val="00D17CDA"/>
    <w:rsid w:val="00D20170"/>
    <w:rsid w:val="00D206F0"/>
    <w:rsid w:val="00D20778"/>
    <w:rsid w:val="00D20ACA"/>
    <w:rsid w:val="00D20FBD"/>
    <w:rsid w:val="00D217B9"/>
    <w:rsid w:val="00D219C5"/>
    <w:rsid w:val="00D21B51"/>
    <w:rsid w:val="00D21C2A"/>
    <w:rsid w:val="00D2227C"/>
    <w:rsid w:val="00D22363"/>
    <w:rsid w:val="00D228A6"/>
    <w:rsid w:val="00D22B33"/>
    <w:rsid w:val="00D22B92"/>
    <w:rsid w:val="00D2307F"/>
    <w:rsid w:val="00D24198"/>
    <w:rsid w:val="00D242C9"/>
    <w:rsid w:val="00D24918"/>
    <w:rsid w:val="00D24EFE"/>
    <w:rsid w:val="00D25042"/>
    <w:rsid w:val="00D25716"/>
    <w:rsid w:val="00D257BE"/>
    <w:rsid w:val="00D25911"/>
    <w:rsid w:val="00D25A3B"/>
    <w:rsid w:val="00D264A5"/>
    <w:rsid w:val="00D268DF"/>
    <w:rsid w:val="00D26A1B"/>
    <w:rsid w:val="00D2745A"/>
    <w:rsid w:val="00D2769D"/>
    <w:rsid w:val="00D27878"/>
    <w:rsid w:val="00D27A06"/>
    <w:rsid w:val="00D3021D"/>
    <w:rsid w:val="00D303A7"/>
    <w:rsid w:val="00D30FC2"/>
    <w:rsid w:val="00D3114A"/>
    <w:rsid w:val="00D3119B"/>
    <w:rsid w:val="00D315B7"/>
    <w:rsid w:val="00D31AA5"/>
    <w:rsid w:val="00D31AD9"/>
    <w:rsid w:val="00D31B7D"/>
    <w:rsid w:val="00D31E1E"/>
    <w:rsid w:val="00D32080"/>
    <w:rsid w:val="00D320E2"/>
    <w:rsid w:val="00D3251F"/>
    <w:rsid w:val="00D32895"/>
    <w:rsid w:val="00D33411"/>
    <w:rsid w:val="00D33670"/>
    <w:rsid w:val="00D336DE"/>
    <w:rsid w:val="00D3397D"/>
    <w:rsid w:val="00D33C9B"/>
    <w:rsid w:val="00D340D1"/>
    <w:rsid w:val="00D345AF"/>
    <w:rsid w:val="00D3483D"/>
    <w:rsid w:val="00D34B34"/>
    <w:rsid w:val="00D34E91"/>
    <w:rsid w:val="00D34EF6"/>
    <w:rsid w:val="00D35299"/>
    <w:rsid w:val="00D356E9"/>
    <w:rsid w:val="00D35806"/>
    <w:rsid w:val="00D35889"/>
    <w:rsid w:val="00D35F09"/>
    <w:rsid w:val="00D36248"/>
    <w:rsid w:val="00D363E9"/>
    <w:rsid w:val="00D36486"/>
    <w:rsid w:val="00D365CC"/>
    <w:rsid w:val="00D365F2"/>
    <w:rsid w:val="00D36C4C"/>
    <w:rsid w:val="00D36CA4"/>
    <w:rsid w:val="00D36F8F"/>
    <w:rsid w:val="00D37127"/>
    <w:rsid w:val="00D37220"/>
    <w:rsid w:val="00D37977"/>
    <w:rsid w:val="00D37991"/>
    <w:rsid w:val="00D37B33"/>
    <w:rsid w:val="00D401AD"/>
    <w:rsid w:val="00D4109F"/>
    <w:rsid w:val="00D4138F"/>
    <w:rsid w:val="00D415E0"/>
    <w:rsid w:val="00D418C3"/>
    <w:rsid w:val="00D4194A"/>
    <w:rsid w:val="00D422E4"/>
    <w:rsid w:val="00D422F8"/>
    <w:rsid w:val="00D427BB"/>
    <w:rsid w:val="00D42C9E"/>
    <w:rsid w:val="00D42F0B"/>
    <w:rsid w:val="00D42F94"/>
    <w:rsid w:val="00D43328"/>
    <w:rsid w:val="00D43476"/>
    <w:rsid w:val="00D437C6"/>
    <w:rsid w:val="00D438FA"/>
    <w:rsid w:val="00D43A37"/>
    <w:rsid w:val="00D43CEA"/>
    <w:rsid w:val="00D43E34"/>
    <w:rsid w:val="00D43E83"/>
    <w:rsid w:val="00D44097"/>
    <w:rsid w:val="00D44A75"/>
    <w:rsid w:val="00D44EE0"/>
    <w:rsid w:val="00D45142"/>
    <w:rsid w:val="00D46A19"/>
    <w:rsid w:val="00D46CD6"/>
    <w:rsid w:val="00D46DC4"/>
    <w:rsid w:val="00D46E40"/>
    <w:rsid w:val="00D4738A"/>
    <w:rsid w:val="00D47670"/>
    <w:rsid w:val="00D47753"/>
    <w:rsid w:val="00D50151"/>
    <w:rsid w:val="00D502D8"/>
    <w:rsid w:val="00D50419"/>
    <w:rsid w:val="00D5092C"/>
    <w:rsid w:val="00D5136C"/>
    <w:rsid w:val="00D51E25"/>
    <w:rsid w:val="00D51F12"/>
    <w:rsid w:val="00D52205"/>
    <w:rsid w:val="00D5241E"/>
    <w:rsid w:val="00D52628"/>
    <w:rsid w:val="00D528BE"/>
    <w:rsid w:val="00D529AB"/>
    <w:rsid w:val="00D52F54"/>
    <w:rsid w:val="00D53296"/>
    <w:rsid w:val="00D53326"/>
    <w:rsid w:val="00D53471"/>
    <w:rsid w:val="00D536C7"/>
    <w:rsid w:val="00D5383F"/>
    <w:rsid w:val="00D539DF"/>
    <w:rsid w:val="00D53AA3"/>
    <w:rsid w:val="00D544B2"/>
    <w:rsid w:val="00D5475B"/>
    <w:rsid w:val="00D54825"/>
    <w:rsid w:val="00D551F8"/>
    <w:rsid w:val="00D5542C"/>
    <w:rsid w:val="00D555B3"/>
    <w:rsid w:val="00D55632"/>
    <w:rsid w:val="00D5591D"/>
    <w:rsid w:val="00D559D6"/>
    <w:rsid w:val="00D55AF0"/>
    <w:rsid w:val="00D56902"/>
    <w:rsid w:val="00D56B9A"/>
    <w:rsid w:val="00D56BAA"/>
    <w:rsid w:val="00D56D2C"/>
    <w:rsid w:val="00D5760D"/>
    <w:rsid w:val="00D577E6"/>
    <w:rsid w:val="00D57A0C"/>
    <w:rsid w:val="00D57CA0"/>
    <w:rsid w:val="00D57CB2"/>
    <w:rsid w:val="00D6010A"/>
    <w:rsid w:val="00D60758"/>
    <w:rsid w:val="00D607C0"/>
    <w:rsid w:val="00D60A31"/>
    <w:rsid w:val="00D60A62"/>
    <w:rsid w:val="00D60F8F"/>
    <w:rsid w:val="00D614B4"/>
    <w:rsid w:val="00D619EF"/>
    <w:rsid w:val="00D62049"/>
    <w:rsid w:val="00D6221C"/>
    <w:rsid w:val="00D6250C"/>
    <w:rsid w:val="00D6297D"/>
    <w:rsid w:val="00D62A9A"/>
    <w:rsid w:val="00D62AE4"/>
    <w:rsid w:val="00D62D59"/>
    <w:rsid w:val="00D62E26"/>
    <w:rsid w:val="00D631EB"/>
    <w:rsid w:val="00D631FC"/>
    <w:rsid w:val="00D6336F"/>
    <w:rsid w:val="00D63429"/>
    <w:rsid w:val="00D635C1"/>
    <w:rsid w:val="00D63B68"/>
    <w:rsid w:val="00D63F2F"/>
    <w:rsid w:val="00D64291"/>
    <w:rsid w:val="00D6471F"/>
    <w:rsid w:val="00D64997"/>
    <w:rsid w:val="00D64D37"/>
    <w:rsid w:val="00D650BE"/>
    <w:rsid w:val="00D65403"/>
    <w:rsid w:val="00D65C01"/>
    <w:rsid w:val="00D65D47"/>
    <w:rsid w:val="00D65F31"/>
    <w:rsid w:val="00D66103"/>
    <w:rsid w:val="00D6622B"/>
    <w:rsid w:val="00D66E82"/>
    <w:rsid w:val="00D674D6"/>
    <w:rsid w:val="00D67685"/>
    <w:rsid w:val="00D67E47"/>
    <w:rsid w:val="00D70521"/>
    <w:rsid w:val="00D7056F"/>
    <w:rsid w:val="00D70658"/>
    <w:rsid w:val="00D70B40"/>
    <w:rsid w:val="00D70BB1"/>
    <w:rsid w:val="00D7113B"/>
    <w:rsid w:val="00D72180"/>
    <w:rsid w:val="00D7253E"/>
    <w:rsid w:val="00D728F8"/>
    <w:rsid w:val="00D72A96"/>
    <w:rsid w:val="00D72BFB"/>
    <w:rsid w:val="00D7387E"/>
    <w:rsid w:val="00D73B59"/>
    <w:rsid w:val="00D73E6E"/>
    <w:rsid w:val="00D75B6B"/>
    <w:rsid w:val="00D75C39"/>
    <w:rsid w:val="00D75C3A"/>
    <w:rsid w:val="00D75E31"/>
    <w:rsid w:val="00D75E7B"/>
    <w:rsid w:val="00D76891"/>
    <w:rsid w:val="00D76C29"/>
    <w:rsid w:val="00D76CA6"/>
    <w:rsid w:val="00D7702C"/>
    <w:rsid w:val="00D77456"/>
    <w:rsid w:val="00D775B3"/>
    <w:rsid w:val="00D7766E"/>
    <w:rsid w:val="00D7783D"/>
    <w:rsid w:val="00D80199"/>
    <w:rsid w:val="00D80BC8"/>
    <w:rsid w:val="00D80E4D"/>
    <w:rsid w:val="00D81ABC"/>
    <w:rsid w:val="00D81D00"/>
    <w:rsid w:val="00D81EE4"/>
    <w:rsid w:val="00D81FDF"/>
    <w:rsid w:val="00D8294A"/>
    <w:rsid w:val="00D82999"/>
    <w:rsid w:val="00D82D22"/>
    <w:rsid w:val="00D83057"/>
    <w:rsid w:val="00D83249"/>
    <w:rsid w:val="00D83696"/>
    <w:rsid w:val="00D836FC"/>
    <w:rsid w:val="00D83784"/>
    <w:rsid w:val="00D83D5C"/>
    <w:rsid w:val="00D8406A"/>
    <w:rsid w:val="00D84405"/>
    <w:rsid w:val="00D84DC5"/>
    <w:rsid w:val="00D8512D"/>
    <w:rsid w:val="00D85275"/>
    <w:rsid w:val="00D8543B"/>
    <w:rsid w:val="00D85936"/>
    <w:rsid w:val="00D85B60"/>
    <w:rsid w:val="00D8646C"/>
    <w:rsid w:val="00D866AA"/>
    <w:rsid w:val="00D86BEE"/>
    <w:rsid w:val="00D86CFC"/>
    <w:rsid w:val="00D86D41"/>
    <w:rsid w:val="00D86F24"/>
    <w:rsid w:val="00D86F59"/>
    <w:rsid w:val="00D87604"/>
    <w:rsid w:val="00D8760C"/>
    <w:rsid w:val="00D87D1E"/>
    <w:rsid w:val="00D87D88"/>
    <w:rsid w:val="00D9014E"/>
    <w:rsid w:val="00D90231"/>
    <w:rsid w:val="00D903ED"/>
    <w:rsid w:val="00D9068D"/>
    <w:rsid w:val="00D907AB"/>
    <w:rsid w:val="00D90875"/>
    <w:rsid w:val="00D90D36"/>
    <w:rsid w:val="00D90DEC"/>
    <w:rsid w:val="00D9167C"/>
    <w:rsid w:val="00D91708"/>
    <w:rsid w:val="00D91C0C"/>
    <w:rsid w:val="00D91D6A"/>
    <w:rsid w:val="00D91DB5"/>
    <w:rsid w:val="00D9228D"/>
    <w:rsid w:val="00D92348"/>
    <w:rsid w:val="00D9248B"/>
    <w:rsid w:val="00D925C3"/>
    <w:rsid w:val="00D927E1"/>
    <w:rsid w:val="00D92CAF"/>
    <w:rsid w:val="00D930F7"/>
    <w:rsid w:val="00D9340A"/>
    <w:rsid w:val="00D93BBA"/>
    <w:rsid w:val="00D943BC"/>
    <w:rsid w:val="00D9456D"/>
    <w:rsid w:val="00D94C37"/>
    <w:rsid w:val="00D950A5"/>
    <w:rsid w:val="00D954D2"/>
    <w:rsid w:val="00D956B1"/>
    <w:rsid w:val="00D95736"/>
    <w:rsid w:val="00D95B6C"/>
    <w:rsid w:val="00D95C9D"/>
    <w:rsid w:val="00D9619F"/>
    <w:rsid w:val="00D965FB"/>
    <w:rsid w:val="00D96DB0"/>
    <w:rsid w:val="00D96E1D"/>
    <w:rsid w:val="00D971B4"/>
    <w:rsid w:val="00D97313"/>
    <w:rsid w:val="00D974DB"/>
    <w:rsid w:val="00D97CF2"/>
    <w:rsid w:val="00D97E5A"/>
    <w:rsid w:val="00DA001F"/>
    <w:rsid w:val="00DA01FA"/>
    <w:rsid w:val="00DA08ED"/>
    <w:rsid w:val="00DA0A9A"/>
    <w:rsid w:val="00DA0C88"/>
    <w:rsid w:val="00DA1181"/>
    <w:rsid w:val="00DA1798"/>
    <w:rsid w:val="00DA17FC"/>
    <w:rsid w:val="00DA1B5A"/>
    <w:rsid w:val="00DA1F10"/>
    <w:rsid w:val="00DA2172"/>
    <w:rsid w:val="00DA271C"/>
    <w:rsid w:val="00DA28F4"/>
    <w:rsid w:val="00DA2AD4"/>
    <w:rsid w:val="00DA39AC"/>
    <w:rsid w:val="00DA3D69"/>
    <w:rsid w:val="00DA3E3B"/>
    <w:rsid w:val="00DA487D"/>
    <w:rsid w:val="00DA4DF3"/>
    <w:rsid w:val="00DA4EF8"/>
    <w:rsid w:val="00DA4F21"/>
    <w:rsid w:val="00DA50FB"/>
    <w:rsid w:val="00DA5321"/>
    <w:rsid w:val="00DA5382"/>
    <w:rsid w:val="00DA5610"/>
    <w:rsid w:val="00DA5994"/>
    <w:rsid w:val="00DA6227"/>
    <w:rsid w:val="00DA6367"/>
    <w:rsid w:val="00DA6B7A"/>
    <w:rsid w:val="00DA704F"/>
    <w:rsid w:val="00DA73F5"/>
    <w:rsid w:val="00DA79C8"/>
    <w:rsid w:val="00DA7E49"/>
    <w:rsid w:val="00DB019A"/>
    <w:rsid w:val="00DB06AE"/>
    <w:rsid w:val="00DB1053"/>
    <w:rsid w:val="00DB11C1"/>
    <w:rsid w:val="00DB1640"/>
    <w:rsid w:val="00DB195B"/>
    <w:rsid w:val="00DB225D"/>
    <w:rsid w:val="00DB23D9"/>
    <w:rsid w:val="00DB2580"/>
    <w:rsid w:val="00DB2EF7"/>
    <w:rsid w:val="00DB3130"/>
    <w:rsid w:val="00DB3687"/>
    <w:rsid w:val="00DB3E37"/>
    <w:rsid w:val="00DB3F00"/>
    <w:rsid w:val="00DB4362"/>
    <w:rsid w:val="00DB450F"/>
    <w:rsid w:val="00DB4847"/>
    <w:rsid w:val="00DB48E7"/>
    <w:rsid w:val="00DB4C69"/>
    <w:rsid w:val="00DB51CF"/>
    <w:rsid w:val="00DB5AE3"/>
    <w:rsid w:val="00DB5BAC"/>
    <w:rsid w:val="00DB64B1"/>
    <w:rsid w:val="00DB68A8"/>
    <w:rsid w:val="00DB69E2"/>
    <w:rsid w:val="00DB6B6E"/>
    <w:rsid w:val="00DB6BFB"/>
    <w:rsid w:val="00DB7248"/>
    <w:rsid w:val="00DB7333"/>
    <w:rsid w:val="00DB7E79"/>
    <w:rsid w:val="00DC0047"/>
    <w:rsid w:val="00DC04EB"/>
    <w:rsid w:val="00DC076D"/>
    <w:rsid w:val="00DC091B"/>
    <w:rsid w:val="00DC0BC7"/>
    <w:rsid w:val="00DC1424"/>
    <w:rsid w:val="00DC16BD"/>
    <w:rsid w:val="00DC1C1C"/>
    <w:rsid w:val="00DC2066"/>
    <w:rsid w:val="00DC2622"/>
    <w:rsid w:val="00DC27B9"/>
    <w:rsid w:val="00DC2DB3"/>
    <w:rsid w:val="00DC3554"/>
    <w:rsid w:val="00DC37EC"/>
    <w:rsid w:val="00DC3E6B"/>
    <w:rsid w:val="00DC40DC"/>
    <w:rsid w:val="00DC4624"/>
    <w:rsid w:val="00DC4722"/>
    <w:rsid w:val="00DC54D5"/>
    <w:rsid w:val="00DC5AF4"/>
    <w:rsid w:val="00DC5EBE"/>
    <w:rsid w:val="00DC625D"/>
    <w:rsid w:val="00DC62E6"/>
    <w:rsid w:val="00DC6325"/>
    <w:rsid w:val="00DC635F"/>
    <w:rsid w:val="00DC6D41"/>
    <w:rsid w:val="00DC6D98"/>
    <w:rsid w:val="00DC6DA8"/>
    <w:rsid w:val="00DC6F79"/>
    <w:rsid w:val="00DC7F4F"/>
    <w:rsid w:val="00DC7F96"/>
    <w:rsid w:val="00DD05A9"/>
    <w:rsid w:val="00DD0E19"/>
    <w:rsid w:val="00DD10D0"/>
    <w:rsid w:val="00DD1958"/>
    <w:rsid w:val="00DD19A0"/>
    <w:rsid w:val="00DD1B86"/>
    <w:rsid w:val="00DD1C15"/>
    <w:rsid w:val="00DD1D29"/>
    <w:rsid w:val="00DD2072"/>
    <w:rsid w:val="00DD20A0"/>
    <w:rsid w:val="00DD212A"/>
    <w:rsid w:val="00DD2533"/>
    <w:rsid w:val="00DD2C1C"/>
    <w:rsid w:val="00DD2E57"/>
    <w:rsid w:val="00DD2E8A"/>
    <w:rsid w:val="00DD325B"/>
    <w:rsid w:val="00DD3B14"/>
    <w:rsid w:val="00DD45C9"/>
    <w:rsid w:val="00DD4A13"/>
    <w:rsid w:val="00DD4A8A"/>
    <w:rsid w:val="00DD4EC7"/>
    <w:rsid w:val="00DD51D0"/>
    <w:rsid w:val="00DD5563"/>
    <w:rsid w:val="00DD5B7B"/>
    <w:rsid w:val="00DD624F"/>
    <w:rsid w:val="00DD68FC"/>
    <w:rsid w:val="00DD69E5"/>
    <w:rsid w:val="00DD6AF4"/>
    <w:rsid w:val="00DD6DDE"/>
    <w:rsid w:val="00DD6E51"/>
    <w:rsid w:val="00DD722C"/>
    <w:rsid w:val="00DD7300"/>
    <w:rsid w:val="00DD7B41"/>
    <w:rsid w:val="00DD7B88"/>
    <w:rsid w:val="00DD7BFB"/>
    <w:rsid w:val="00DE048C"/>
    <w:rsid w:val="00DE0B06"/>
    <w:rsid w:val="00DE0F7D"/>
    <w:rsid w:val="00DE107D"/>
    <w:rsid w:val="00DE109B"/>
    <w:rsid w:val="00DE115C"/>
    <w:rsid w:val="00DE14B9"/>
    <w:rsid w:val="00DE1641"/>
    <w:rsid w:val="00DE181B"/>
    <w:rsid w:val="00DE1AEE"/>
    <w:rsid w:val="00DE1C91"/>
    <w:rsid w:val="00DE1D1B"/>
    <w:rsid w:val="00DE26A4"/>
    <w:rsid w:val="00DE2B0C"/>
    <w:rsid w:val="00DE2FDD"/>
    <w:rsid w:val="00DE32E4"/>
    <w:rsid w:val="00DE3493"/>
    <w:rsid w:val="00DE39AF"/>
    <w:rsid w:val="00DE434F"/>
    <w:rsid w:val="00DE47DF"/>
    <w:rsid w:val="00DE4D02"/>
    <w:rsid w:val="00DE4E54"/>
    <w:rsid w:val="00DE5745"/>
    <w:rsid w:val="00DE590F"/>
    <w:rsid w:val="00DE5C9B"/>
    <w:rsid w:val="00DE60C6"/>
    <w:rsid w:val="00DE6364"/>
    <w:rsid w:val="00DE656C"/>
    <w:rsid w:val="00DE67DC"/>
    <w:rsid w:val="00DE6D00"/>
    <w:rsid w:val="00DE7450"/>
    <w:rsid w:val="00DE790A"/>
    <w:rsid w:val="00DE7B79"/>
    <w:rsid w:val="00DF006E"/>
    <w:rsid w:val="00DF020F"/>
    <w:rsid w:val="00DF0261"/>
    <w:rsid w:val="00DF0494"/>
    <w:rsid w:val="00DF07FA"/>
    <w:rsid w:val="00DF18A9"/>
    <w:rsid w:val="00DF1C62"/>
    <w:rsid w:val="00DF1E17"/>
    <w:rsid w:val="00DF1E7F"/>
    <w:rsid w:val="00DF2150"/>
    <w:rsid w:val="00DF21C5"/>
    <w:rsid w:val="00DF21D1"/>
    <w:rsid w:val="00DF2910"/>
    <w:rsid w:val="00DF29BE"/>
    <w:rsid w:val="00DF2E70"/>
    <w:rsid w:val="00DF31F6"/>
    <w:rsid w:val="00DF395A"/>
    <w:rsid w:val="00DF4D46"/>
    <w:rsid w:val="00DF508B"/>
    <w:rsid w:val="00DF51A2"/>
    <w:rsid w:val="00DF5750"/>
    <w:rsid w:val="00DF5B7B"/>
    <w:rsid w:val="00DF5D7F"/>
    <w:rsid w:val="00DF5F74"/>
    <w:rsid w:val="00DF71F5"/>
    <w:rsid w:val="00DF71FE"/>
    <w:rsid w:val="00DF723D"/>
    <w:rsid w:val="00DF781B"/>
    <w:rsid w:val="00E00109"/>
    <w:rsid w:val="00E007F5"/>
    <w:rsid w:val="00E009B1"/>
    <w:rsid w:val="00E00DEB"/>
    <w:rsid w:val="00E00E5C"/>
    <w:rsid w:val="00E00F82"/>
    <w:rsid w:val="00E0181B"/>
    <w:rsid w:val="00E01CCF"/>
    <w:rsid w:val="00E01D65"/>
    <w:rsid w:val="00E01F62"/>
    <w:rsid w:val="00E02320"/>
    <w:rsid w:val="00E02565"/>
    <w:rsid w:val="00E02830"/>
    <w:rsid w:val="00E02EDB"/>
    <w:rsid w:val="00E03055"/>
    <w:rsid w:val="00E03060"/>
    <w:rsid w:val="00E0313F"/>
    <w:rsid w:val="00E031C7"/>
    <w:rsid w:val="00E032DF"/>
    <w:rsid w:val="00E03324"/>
    <w:rsid w:val="00E0343E"/>
    <w:rsid w:val="00E039E9"/>
    <w:rsid w:val="00E03B28"/>
    <w:rsid w:val="00E03CAF"/>
    <w:rsid w:val="00E03CC0"/>
    <w:rsid w:val="00E040DD"/>
    <w:rsid w:val="00E04554"/>
    <w:rsid w:val="00E05197"/>
    <w:rsid w:val="00E053CF"/>
    <w:rsid w:val="00E05B50"/>
    <w:rsid w:val="00E05B88"/>
    <w:rsid w:val="00E060F7"/>
    <w:rsid w:val="00E0613C"/>
    <w:rsid w:val="00E0616E"/>
    <w:rsid w:val="00E061B9"/>
    <w:rsid w:val="00E06543"/>
    <w:rsid w:val="00E066B2"/>
    <w:rsid w:val="00E068E4"/>
    <w:rsid w:val="00E071A9"/>
    <w:rsid w:val="00E07310"/>
    <w:rsid w:val="00E076F9"/>
    <w:rsid w:val="00E07E40"/>
    <w:rsid w:val="00E10D07"/>
    <w:rsid w:val="00E11117"/>
    <w:rsid w:val="00E11192"/>
    <w:rsid w:val="00E11659"/>
    <w:rsid w:val="00E116AB"/>
    <w:rsid w:val="00E11A5C"/>
    <w:rsid w:val="00E11C0F"/>
    <w:rsid w:val="00E11C73"/>
    <w:rsid w:val="00E11D6E"/>
    <w:rsid w:val="00E12171"/>
    <w:rsid w:val="00E12721"/>
    <w:rsid w:val="00E12A2A"/>
    <w:rsid w:val="00E12CD1"/>
    <w:rsid w:val="00E13959"/>
    <w:rsid w:val="00E1409D"/>
    <w:rsid w:val="00E140C7"/>
    <w:rsid w:val="00E14143"/>
    <w:rsid w:val="00E14577"/>
    <w:rsid w:val="00E147C2"/>
    <w:rsid w:val="00E14926"/>
    <w:rsid w:val="00E14FB2"/>
    <w:rsid w:val="00E155CD"/>
    <w:rsid w:val="00E15B52"/>
    <w:rsid w:val="00E1604A"/>
    <w:rsid w:val="00E16CA6"/>
    <w:rsid w:val="00E16E10"/>
    <w:rsid w:val="00E17686"/>
    <w:rsid w:val="00E17A22"/>
    <w:rsid w:val="00E17E6A"/>
    <w:rsid w:val="00E200E7"/>
    <w:rsid w:val="00E20418"/>
    <w:rsid w:val="00E2063B"/>
    <w:rsid w:val="00E20C04"/>
    <w:rsid w:val="00E20FFA"/>
    <w:rsid w:val="00E21024"/>
    <w:rsid w:val="00E216ED"/>
    <w:rsid w:val="00E2173E"/>
    <w:rsid w:val="00E2177D"/>
    <w:rsid w:val="00E21ED6"/>
    <w:rsid w:val="00E2283E"/>
    <w:rsid w:val="00E22B8D"/>
    <w:rsid w:val="00E23830"/>
    <w:rsid w:val="00E23ACC"/>
    <w:rsid w:val="00E23B03"/>
    <w:rsid w:val="00E241AC"/>
    <w:rsid w:val="00E24747"/>
    <w:rsid w:val="00E251AB"/>
    <w:rsid w:val="00E25493"/>
    <w:rsid w:val="00E257DB"/>
    <w:rsid w:val="00E26009"/>
    <w:rsid w:val="00E2662E"/>
    <w:rsid w:val="00E266D8"/>
    <w:rsid w:val="00E26B55"/>
    <w:rsid w:val="00E278B9"/>
    <w:rsid w:val="00E27B82"/>
    <w:rsid w:val="00E27E16"/>
    <w:rsid w:val="00E27EB4"/>
    <w:rsid w:val="00E27FA2"/>
    <w:rsid w:val="00E307D7"/>
    <w:rsid w:val="00E31783"/>
    <w:rsid w:val="00E31B81"/>
    <w:rsid w:val="00E3274A"/>
    <w:rsid w:val="00E32D06"/>
    <w:rsid w:val="00E32D8F"/>
    <w:rsid w:val="00E32ED3"/>
    <w:rsid w:val="00E32F2C"/>
    <w:rsid w:val="00E33196"/>
    <w:rsid w:val="00E33930"/>
    <w:rsid w:val="00E33A75"/>
    <w:rsid w:val="00E33CFB"/>
    <w:rsid w:val="00E33DFD"/>
    <w:rsid w:val="00E34241"/>
    <w:rsid w:val="00E342A0"/>
    <w:rsid w:val="00E342B1"/>
    <w:rsid w:val="00E34818"/>
    <w:rsid w:val="00E35103"/>
    <w:rsid w:val="00E353F8"/>
    <w:rsid w:val="00E357FB"/>
    <w:rsid w:val="00E35CF2"/>
    <w:rsid w:val="00E3651A"/>
    <w:rsid w:val="00E36A3A"/>
    <w:rsid w:val="00E3710F"/>
    <w:rsid w:val="00E37202"/>
    <w:rsid w:val="00E37563"/>
    <w:rsid w:val="00E40050"/>
    <w:rsid w:val="00E40106"/>
    <w:rsid w:val="00E403D7"/>
    <w:rsid w:val="00E4068A"/>
    <w:rsid w:val="00E407FA"/>
    <w:rsid w:val="00E40870"/>
    <w:rsid w:val="00E40E3F"/>
    <w:rsid w:val="00E412EC"/>
    <w:rsid w:val="00E4145C"/>
    <w:rsid w:val="00E41DC9"/>
    <w:rsid w:val="00E41F05"/>
    <w:rsid w:val="00E41FAA"/>
    <w:rsid w:val="00E425DB"/>
    <w:rsid w:val="00E428F9"/>
    <w:rsid w:val="00E42D2D"/>
    <w:rsid w:val="00E437C2"/>
    <w:rsid w:val="00E443CE"/>
    <w:rsid w:val="00E448BD"/>
    <w:rsid w:val="00E4546A"/>
    <w:rsid w:val="00E456C5"/>
    <w:rsid w:val="00E45C06"/>
    <w:rsid w:val="00E45C5C"/>
    <w:rsid w:val="00E45D6D"/>
    <w:rsid w:val="00E46240"/>
    <w:rsid w:val="00E46538"/>
    <w:rsid w:val="00E47098"/>
    <w:rsid w:val="00E4785B"/>
    <w:rsid w:val="00E47919"/>
    <w:rsid w:val="00E47C15"/>
    <w:rsid w:val="00E50602"/>
    <w:rsid w:val="00E50737"/>
    <w:rsid w:val="00E50A2A"/>
    <w:rsid w:val="00E50B53"/>
    <w:rsid w:val="00E50CA3"/>
    <w:rsid w:val="00E51389"/>
    <w:rsid w:val="00E5160B"/>
    <w:rsid w:val="00E51D47"/>
    <w:rsid w:val="00E5203C"/>
    <w:rsid w:val="00E523C8"/>
    <w:rsid w:val="00E524F3"/>
    <w:rsid w:val="00E52579"/>
    <w:rsid w:val="00E5266E"/>
    <w:rsid w:val="00E52873"/>
    <w:rsid w:val="00E528CB"/>
    <w:rsid w:val="00E52A67"/>
    <w:rsid w:val="00E52A77"/>
    <w:rsid w:val="00E530F4"/>
    <w:rsid w:val="00E5375B"/>
    <w:rsid w:val="00E53A45"/>
    <w:rsid w:val="00E53F80"/>
    <w:rsid w:val="00E5471D"/>
    <w:rsid w:val="00E54D4C"/>
    <w:rsid w:val="00E5512D"/>
    <w:rsid w:val="00E557B1"/>
    <w:rsid w:val="00E55882"/>
    <w:rsid w:val="00E55BF4"/>
    <w:rsid w:val="00E55C4D"/>
    <w:rsid w:val="00E55E3A"/>
    <w:rsid w:val="00E56344"/>
    <w:rsid w:val="00E565C5"/>
    <w:rsid w:val="00E568CA"/>
    <w:rsid w:val="00E56A5C"/>
    <w:rsid w:val="00E56A72"/>
    <w:rsid w:val="00E56A7F"/>
    <w:rsid w:val="00E56C7D"/>
    <w:rsid w:val="00E56CC7"/>
    <w:rsid w:val="00E56DF2"/>
    <w:rsid w:val="00E57061"/>
    <w:rsid w:val="00E57FC9"/>
    <w:rsid w:val="00E6002A"/>
    <w:rsid w:val="00E60429"/>
    <w:rsid w:val="00E60495"/>
    <w:rsid w:val="00E60845"/>
    <w:rsid w:val="00E608B5"/>
    <w:rsid w:val="00E60B49"/>
    <w:rsid w:val="00E60BFF"/>
    <w:rsid w:val="00E60DF3"/>
    <w:rsid w:val="00E611FF"/>
    <w:rsid w:val="00E61213"/>
    <w:rsid w:val="00E6133F"/>
    <w:rsid w:val="00E615EC"/>
    <w:rsid w:val="00E61616"/>
    <w:rsid w:val="00E6168C"/>
    <w:rsid w:val="00E616B4"/>
    <w:rsid w:val="00E6177C"/>
    <w:rsid w:val="00E61DAC"/>
    <w:rsid w:val="00E61E83"/>
    <w:rsid w:val="00E62039"/>
    <w:rsid w:val="00E62136"/>
    <w:rsid w:val="00E62139"/>
    <w:rsid w:val="00E62470"/>
    <w:rsid w:val="00E62A9F"/>
    <w:rsid w:val="00E62AF4"/>
    <w:rsid w:val="00E63894"/>
    <w:rsid w:val="00E638BD"/>
    <w:rsid w:val="00E63BA4"/>
    <w:rsid w:val="00E63BA9"/>
    <w:rsid w:val="00E64063"/>
    <w:rsid w:val="00E642C8"/>
    <w:rsid w:val="00E64618"/>
    <w:rsid w:val="00E64702"/>
    <w:rsid w:val="00E64763"/>
    <w:rsid w:val="00E64820"/>
    <w:rsid w:val="00E64A71"/>
    <w:rsid w:val="00E64CCD"/>
    <w:rsid w:val="00E657CF"/>
    <w:rsid w:val="00E65F1F"/>
    <w:rsid w:val="00E66035"/>
    <w:rsid w:val="00E660D8"/>
    <w:rsid w:val="00E661FF"/>
    <w:rsid w:val="00E6660A"/>
    <w:rsid w:val="00E6664E"/>
    <w:rsid w:val="00E66886"/>
    <w:rsid w:val="00E66910"/>
    <w:rsid w:val="00E66930"/>
    <w:rsid w:val="00E67476"/>
    <w:rsid w:val="00E675F6"/>
    <w:rsid w:val="00E6771C"/>
    <w:rsid w:val="00E67D0F"/>
    <w:rsid w:val="00E700DE"/>
    <w:rsid w:val="00E702E7"/>
    <w:rsid w:val="00E703A3"/>
    <w:rsid w:val="00E71230"/>
    <w:rsid w:val="00E7127D"/>
    <w:rsid w:val="00E7132F"/>
    <w:rsid w:val="00E713AB"/>
    <w:rsid w:val="00E7171E"/>
    <w:rsid w:val="00E71977"/>
    <w:rsid w:val="00E71A44"/>
    <w:rsid w:val="00E71A83"/>
    <w:rsid w:val="00E71CB9"/>
    <w:rsid w:val="00E72528"/>
    <w:rsid w:val="00E72658"/>
    <w:rsid w:val="00E73073"/>
    <w:rsid w:val="00E733C9"/>
    <w:rsid w:val="00E73711"/>
    <w:rsid w:val="00E7375B"/>
    <w:rsid w:val="00E73773"/>
    <w:rsid w:val="00E73EE5"/>
    <w:rsid w:val="00E74283"/>
    <w:rsid w:val="00E742C6"/>
    <w:rsid w:val="00E74AD6"/>
    <w:rsid w:val="00E74C96"/>
    <w:rsid w:val="00E74CB6"/>
    <w:rsid w:val="00E75442"/>
    <w:rsid w:val="00E75D1D"/>
    <w:rsid w:val="00E7609A"/>
    <w:rsid w:val="00E76263"/>
    <w:rsid w:val="00E76659"/>
    <w:rsid w:val="00E76720"/>
    <w:rsid w:val="00E769D3"/>
    <w:rsid w:val="00E76A5E"/>
    <w:rsid w:val="00E76EA7"/>
    <w:rsid w:val="00E76ECF"/>
    <w:rsid w:val="00E770C7"/>
    <w:rsid w:val="00E770D7"/>
    <w:rsid w:val="00E7734F"/>
    <w:rsid w:val="00E776F4"/>
    <w:rsid w:val="00E7774A"/>
    <w:rsid w:val="00E77BC7"/>
    <w:rsid w:val="00E77F9C"/>
    <w:rsid w:val="00E800D5"/>
    <w:rsid w:val="00E8081C"/>
    <w:rsid w:val="00E80F5F"/>
    <w:rsid w:val="00E813F2"/>
    <w:rsid w:val="00E81813"/>
    <w:rsid w:val="00E81B21"/>
    <w:rsid w:val="00E8230E"/>
    <w:rsid w:val="00E82985"/>
    <w:rsid w:val="00E82A11"/>
    <w:rsid w:val="00E82D66"/>
    <w:rsid w:val="00E83D5D"/>
    <w:rsid w:val="00E8401B"/>
    <w:rsid w:val="00E84203"/>
    <w:rsid w:val="00E84335"/>
    <w:rsid w:val="00E844CE"/>
    <w:rsid w:val="00E8454A"/>
    <w:rsid w:val="00E8569D"/>
    <w:rsid w:val="00E85B6C"/>
    <w:rsid w:val="00E85CD5"/>
    <w:rsid w:val="00E85F52"/>
    <w:rsid w:val="00E86289"/>
    <w:rsid w:val="00E86320"/>
    <w:rsid w:val="00E864F9"/>
    <w:rsid w:val="00E8672F"/>
    <w:rsid w:val="00E87112"/>
    <w:rsid w:val="00E8783E"/>
    <w:rsid w:val="00E87952"/>
    <w:rsid w:val="00E87AFB"/>
    <w:rsid w:val="00E9059F"/>
    <w:rsid w:val="00E905F3"/>
    <w:rsid w:val="00E906E7"/>
    <w:rsid w:val="00E908C7"/>
    <w:rsid w:val="00E90D16"/>
    <w:rsid w:val="00E90F06"/>
    <w:rsid w:val="00E912D6"/>
    <w:rsid w:val="00E9171D"/>
    <w:rsid w:val="00E9188B"/>
    <w:rsid w:val="00E918F7"/>
    <w:rsid w:val="00E91C65"/>
    <w:rsid w:val="00E91DE4"/>
    <w:rsid w:val="00E91EF1"/>
    <w:rsid w:val="00E925B5"/>
    <w:rsid w:val="00E926AA"/>
    <w:rsid w:val="00E931BF"/>
    <w:rsid w:val="00E9385D"/>
    <w:rsid w:val="00E93F86"/>
    <w:rsid w:val="00E945C4"/>
    <w:rsid w:val="00E94BCD"/>
    <w:rsid w:val="00E952D2"/>
    <w:rsid w:val="00E95403"/>
    <w:rsid w:val="00E955D9"/>
    <w:rsid w:val="00E958BF"/>
    <w:rsid w:val="00E96207"/>
    <w:rsid w:val="00E96521"/>
    <w:rsid w:val="00E96573"/>
    <w:rsid w:val="00E96889"/>
    <w:rsid w:val="00E96CAA"/>
    <w:rsid w:val="00E96D83"/>
    <w:rsid w:val="00E96E58"/>
    <w:rsid w:val="00E96FAB"/>
    <w:rsid w:val="00E97580"/>
    <w:rsid w:val="00E97634"/>
    <w:rsid w:val="00E97A3A"/>
    <w:rsid w:val="00E97D14"/>
    <w:rsid w:val="00EA02E6"/>
    <w:rsid w:val="00EA1105"/>
    <w:rsid w:val="00EA1230"/>
    <w:rsid w:val="00EA13CE"/>
    <w:rsid w:val="00EA14A2"/>
    <w:rsid w:val="00EA1515"/>
    <w:rsid w:val="00EA1B78"/>
    <w:rsid w:val="00EA1DDA"/>
    <w:rsid w:val="00EA1E9F"/>
    <w:rsid w:val="00EA2039"/>
    <w:rsid w:val="00EA2180"/>
    <w:rsid w:val="00EA25E8"/>
    <w:rsid w:val="00EA3334"/>
    <w:rsid w:val="00EA33F3"/>
    <w:rsid w:val="00EA3B1A"/>
    <w:rsid w:val="00EA3E6F"/>
    <w:rsid w:val="00EA49EE"/>
    <w:rsid w:val="00EA4D55"/>
    <w:rsid w:val="00EA5749"/>
    <w:rsid w:val="00EA5A05"/>
    <w:rsid w:val="00EA681B"/>
    <w:rsid w:val="00EA68D9"/>
    <w:rsid w:val="00EA6B4A"/>
    <w:rsid w:val="00EA7038"/>
    <w:rsid w:val="00EA7078"/>
    <w:rsid w:val="00EA745E"/>
    <w:rsid w:val="00EA74AF"/>
    <w:rsid w:val="00EA786E"/>
    <w:rsid w:val="00EA7A20"/>
    <w:rsid w:val="00EB034F"/>
    <w:rsid w:val="00EB038E"/>
    <w:rsid w:val="00EB0CE7"/>
    <w:rsid w:val="00EB16CF"/>
    <w:rsid w:val="00EB1985"/>
    <w:rsid w:val="00EB1AAD"/>
    <w:rsid w:val="00EB1F37"/>
    <w:rsid w:val="00EB21F0"/>
    <w:rsid w:val="00EB22EB"/>
    <w:rsid w:val="00EB22FE"/>
    <w:rsid w:val="00EB2494"/>
    <w:rsid w:val="00EB2547"/>
    <w:rsid w:val="00EB26E3"/>
    <w:rsid w:val="00EB2717"/>
    <w:rsid w:val="00EB274B"/>
    <w:rsid w:val="00EB28A6"/>
    <w:rsid w:val="00EB290E"/>
    <w:rsid w:val="00EB297B"/>
    <w:rsid w:val="00EB29EE"/>
    <w:rsid w:val="00EB2D34"/>
    <w:rsid w:val="00EB3156"/>
    <w:rsid w:val="00EB31DB"/>
    <w:rsid w:val="00EB4BE0"/>
    <w:rsid w:val="00EB4C54"/>
    <w:rsid w:val="00EB4CAF"/>
    <w:rsid w:val="00EB4FC6"/>
    <w:rsid w:val="00EB506B"/>
    <w:rsid w:val="00EB50C3"/>
    <w:rsid w:val="00EB5314"/>
    <w:rsid w:val="00EB531E"/>
    <w:rsid w:val="00EB53EF"/>
    <w:rsid w:val="00EB56E5"/>
    <w:rsid w:val="00EB5B4C"/>
    <w:rsid w:val="00EB5E4C"/>
    <w:rsid w:val="00EB6726"/>
    <w:rsid w:val="00EB6773"/>
    <w:rsid w:val="00EB6DD0"/>
    <w:rsid w:val="00EB6E59"/>
    <w:rsid w:val="00EB76C8"/>
    <w:rsid w:val="00EB7AD5"/>
    <w:rsid w:val="00EB7DD5"/>
    <w:rsid w:val="00EC0279"/>
    <w:rsid w:val="00EC0311"/>
    <w:rsid w:val="00EC0571"/>
    <w:rsid w:val="00EC057D"/>
    <w:rsid w:val="00EC068F"/>
    <w:rsid w:val="00EC0C53"/>
    <w:rsid w:val="00EC1053"/>
    <w:rsid w:val="00EC1281"/>
    <w:rsid w:val="00EC12FD"/>
    <w:rsid w:val="00EC14DA"/>
    <w:rsid w:val="00EC198A"/>
    <w:rsid w:val="00EC1C9A"/>
    <w:rsid w:val="00EC1CEF"/>
    <w:rsid w:val="00EC1EF9"/>
    <w:rsid w:val="00EC29FF"/>
    <w:rsid w:val="00EC2A9E"/>
    <w:rsid w:val="00EC2FC4"/>
    <w:rsid w:val="00EC3255"/>
    <w:rsid w:val="00EC326C"/>
    <w:rsid w:val="00EC36E9"/>
    <w:rsid w:val="00EC3E92"/>
    <w:rsid w:val="00EC447C"/>
    <w:rsid w:val="00EC4644"/>
    <w:rsid w:val="00EC49D0"/>
    <w:rsid w:val="00EC4C84"/>
    <w:rsid w:val="00EC5075"/>
    <w:rsid w:val="00EC561F"/>
    <w:rsid w:val="00EC5CB2"/>
    <w:rsid w:val="00EC5F73"/>
    <w:rsid w:val="00EC6682"/>
    <w:rsid w:val="00EC6903"/>
    <w:rsid w:val="00EC6D7F"/>
    <w:rsid w:val="00EC72F3"/>
    <w:rsid w:val="00EC765F"/>
    <w:rsid w:val="00EC76BA"/>
    <w:rsid w:val="00EC78CF"/>
    <w:rsid w:val="00EC7C25"/>
    <w:rsid w:val="00EC7D8D"/>
    <w:rsid w:val="00EC7F60"/>
    <w:rsid w:val="00ED029F"/>
    <w:rsid w:val="00ED0580"/>
    <w:rsid w:val="00ED0611"/>
    <w:rsid w:val="00ED07BA"/>
    <w:rsid w:val="00ED0C05"/>
    <w:rsid w:val="00ED12E8"/>
    <w:rsid w:val="00ED1A34"/>
    <w:rsid w:val="00ED26BE"/>
    <w:rsid w:val="00ED2752"/>
    <w:rsid w:val="00ED2FDC"/>
    <w:rsid w:val="00ED32C3"/>
    <w:rsid w:val="00ED393F"/>
    <w:rsid w:val="00ED3D49"/>
    <w:rsid w:val="00ED3F81"/>
    <w:rsid w:val="00ED491F"/>
    <w:rsid w:val="00ED4BE2"/>
    <w:rsid w:val="00ED5092"/>
    <w:rsid w:val="00ED56B1"/>
    <w:rsid w:val="00ED5776"/>
    <w:rsid w:val="00ED6367"/>
    <w:rsid w:val="00ED6B95"/>
    <w:rsid w:val="00ED6BEE"/>
    <w:rsid w:val="00ED7107"/>
    <w:rsid w:val="00ED788F"/>
    <w:rsid w:val="00EE00DB"/>
    <w:rsid w:val="00EE0856"/>
    <w:rsid w:val="00EE0B50"/>
    <w:rsid w:val="00EE0DF6"/>
    <w:rsid w:val="00EE1C5C"/>
    <w:rsid w:val="00EE21FB"/>
    <w:rsid w:val="00EE2221"/>
    <w:rsid w:val="00EE236B"/>
    <w:rsid w:val="00EE271E"/>
    <w:rsid w:val="00EE2983"/>
    <w:rsid w:val="00EE3796"/>
    <w:rsid w:val="00EE39E3"/>
    <w:rsid w:val="00EE3C2F"/>
    <w:rsid w:val="00EE4265"/>
    <w:rsid w:val="00EE4370"/>
    <w:rsid w:val="00EE48D1"/>
    <w:rsid w:val="00EE4932"/>
    <w:rsid w:val="00EE4C81"/>
    <w:rsid w:val="00EE4D88"/>
    <w:rsid w:val="00EE4E64"/>
    <w:rsid w:val="00EE5225"/>
    <w:rsid w:val="00EE5CAF"/>
    <w:rsid w:val="00EE6028"/>
    <w:rsid w:val="00EE63B6"/>
    <w:rsid w:val="00EE681A"/>
    <w:rsid w:val="00EE6CB1"/>
    <w:rsid w:val="00EE7120"/>
    <w:rsid w:val="00EE75EA"/>
    <w:rsid w:val="00EE77C0"/>
    <w:rsid w:val="00EE7A50"/>
    <w:rsid w:val="00EE7BE5"/>
    <w:rsid w:val="00EF0104"/>
    <w:rsid w:val="00EF083E"/>
    <w:rsid w:val="00EF09E6"/>
    <w:rsid w:val="00EF0BF4"/>
    <w:rsid w:val="00EF1735"/>
    <w:rsid w:val="00EF1948"/>
    <w:rsid w:val="00EF1DA5"/>
    <w:rsid w:val="00EF2679"/>
    <w:rsid w:val="00EF27BA"/>
    <w:rsid w:val="00EF2991"/>
    <w:rsid w:val="00EF2E66"/>
    <w:rsid w:val="00EF2EF7"/>
    <w:rsid w:val="00EF306A"/>
    <w:rsid w:val="00EF3489"/>
    <w:rsid w:val="00EF349A"/>
    <w:rsid w:val="00EF3ACD"/>
    <w:rsid w:val="00EF3D2F"/>
    <w:rsid w:val="00EF3E67"/>
    <w:rsid w:val="00EF468A"/>
    <w:rsid w:val="00EF4C29"/>
    <w:rsid w:val="00EF5229"/>
    <w:rsid w:val="00EF5400"/>
    <w:rsid w:val="00EF5A93"/>
    <w:rsid w:val="00EF5BDA"/>
    <w:rsid w:val="00EF64B1"/>
    <w:rsid w:val="00EF68A2"/>
    <w:rsid w:val="00EF7075"/>
    <w:rsid w:val="00EF7364"/>
    <w:rsid w:val="00EF7397"/>
    <w:rsid w:val="00EF7741"/>
    <w:rsid w:val="00EF797D"/>
    <w:rsid w:val="00EF7A26"/>
    <w:rsid w:val="00EF7E1F"/>
    <w:rsid w:val="00F00615"/>
    <w:rsid w:val="00F00C3C"/>
    <w:rsid w:val="00F00EDD"/>
    <w:rsid w:val="00F00EE0"/>
    <w:rsid w:val="00F0149D"/>
    <w:rsid w:val="00F0156F"/>
    <w:rsid w:val="00F015C1"/>
    <w:rsid w:val="00F019C3"/>
    <w:rsid w:val="00F01F08"/>
    <w:rsid w:val="00F02313"/>
    <w:rsid w:val="00F023DD"/>
    <w:rsid w:val="00F024A3"/>
    <w:rsid w:val="00F0299C"/>
    <w:rsid w:val="00F030C2"/>
    <w:rsid w:val="00F03172"/>
    <w:rsid w:val="00F031B9"/>
    <w:rsid w:val="00F031CD"/>
    <w:rsid w:val="00F03627"/>
    <w:rsid w:val="00F036EE"/>
    <w:rsid w:val="00F036FB"/>
    <w:rsid w:val="00F03BB7"/>
    <w:rsid w:val="00F03EFD"/>
    <w:rsid w:val="00F043B1"/>
    <w:rsid w:val="00F048D8"/>
    <w:rsid w:val="00F04BD5"/>
    <w:rsid w:val="00F04E9F"/>
    <w:rsid w:val="00F05155"/>
    <w:rsid w:val="00F0590A"/>
    <w:rsid w:val="00F059A3"/>
    <w:rsid w:val="00F05CF7"/>
    <w:rsid w:val="00F05E2F"/>
    <w:rsid w:val="00F05E69"/>
    <w:rsid w:val="00F06250"/>
    <w:rsid w:val="00F0629E"/>
    <w:rsid w:val="00F06FE3"/>
    <w:rsid w:val="00F071AA"/>
    <w:rsid w:val="00F0753F"/>
    <w:rsid w:val="00F07562"/>
    <w:rsid w:val="00F079A3"/>
    <w:rsid w:val="00F07B2A"/>
    <w:rsid w:val="00F07F25"/>
    <w:rsid w:val="00F10753"/>
    <w:rsid w:val="00F10839"/>
    <w:rsid w:val="00F10986"/>
    <w:rsid w:val="00F10AEB"/>
    <w:rsid w:val="00F10BD8"/>
    <w:rsid w:val="00F10BE9"/>
    <w:rsid w:val="00F10C18"/>
    <w:rsid w:val="00F10CBE"/>
    <w:rsid w:val="00F10D3A"/>
    <w:rsid w:val="00F112C4"/>
    <w:rsid w:val="00F11444"/>
    <w:rsid w:val="00F11B95"/>
    <w:rsid w:val="00F11BAA"/>
    <w:rsid w:val="00F11EBF"/>
    <w:rsid w:val="00F1223D"/>
    <w:rsid w:val="00F12336"/>
    <w:rsid w:val="00F1256F"/>
    <w:rsid w:val="00F12AC5"/>
    <w:rsid w:val="00F1306C"/>
    <w:rsid w:val="00F13148"/>
    <w:rsid w:val="00F1378D"/>
    <w:rsid w:val="00F13944"/>
    <w:rsid w:val="00F14126"/>
    <w:rsid w:val="00F143C3"/>
    <w:rsid w:val="00F14B2B"/>
    <w:rsid w:val="00F150E1"/>
    <w:rsid w:val="00F1573A"/>
    <w:rsid w:val="00F15AAF"/>
    <w:rsid w:val="00F15EA1"/>
    <w:rsid w:val="00F163DE"/>
    <w:rsid w:val="00F1692E"/>
    <w:rsid w:val="00F17109"/>
    <w:rsid w:val="00F1731F"/>
    <w:rsid w:val="00F17669"/>
    <w:rsid w:val="00F176A3"/>
    <w:rsid w:val="00F17784"/>
    <w:rsid w:val="00F20520"/>
    <w:rsid w:val="00F20578"/>
    <w:rsid w:val="00F20AC5"/>
    <w:rsid w:val="00F20B09"/>
    <w:rsid w:val="00F20FFE"/>
    <w:rsid w:val="00F2107A"/>
    <w:rsid w:val="00F210F9"/>
    <w:rsid w:val="00F21153"/>
    <w:rsid w:val="00F2119F"/>
    <w:rsid w:val="00F212D0"/>
    <w:rsid w:val="00F2185C"/>
    <w:rsid w:val="00F21903"/>
    <w:rsid w:val="00F21D1C"/>
    <w:rsid w:val="00F21D8D"/>
    <w:rsid w:val="00F21FA6"/>
    <w:rsid w:val="00F22242"/>
    <w:rsid w:val="00F225DD"/>
    <w:rsid w:val="00F22688"/>
    <w:rsid w:val="00F226A7"/>
    <w:rsid w:val="00F22708"/>
    <w:rsid w:val="00F22E7B"/>
    <w:rsid w:val="00F22F3B"/>
    <w:rsid w:val="00F23C42"/>
    <w:rsid w:val="00F23C95"/>
    <w:rsid w:val="00F240F5"/>
    <w:rsid w:val="00F24356"/>
    <w:rsid w:val="00F24443"/>
    <w:rsid w:val="00F249BE"/>
    <w:rsid w:val="00F24A73"/>
    <w:rsid w:val="00F255AF"/>
    <w:rsid w:val="00F25663"/>
    <w:rsid w:val="00F2570E"/>
    <w:rsid w:val="00F25A13"/>
    <w:rsid w:val="00F25A3B"/>
    <w:rsid w:val="00F25D48"/>
    <w:rsid w:val="00F25EF2"/>
    <w:rsid w:val="00F25FBC"/>
    <w:rsid w:val="00F26198"/>
    <w:rsid w:val="00F26267"/>
    <w:rsid w:val="00F265F4"/>
    <w:rsid w:val="00F26CE6"/>
    <w:rsid w:val="00F27B9C"/>
    <w:rsid w:val="00F27C07"/>
    <w:rsid w:val="00F27C15"/>
    <w:rsid w:val="00F30046"/>
    <w:rsid w:val="00F30109"/>
    <w:rsid w:val="00F3010A"/>
    <w:rsid w:val="00F3021E"/>
    <w:rsid w:val="00F30FA7"/>
    <w:rsid w:val="00F31107"/>
    <w:rsid w:val="00F3158B"/>
    <w:rsid w:val="00F318F5"/>
    <w:rsid w:val="00F319D2"/>
    <w:rsid w:val="00F31BE3"/>
    <w:rsid w:val="00F31E2E"/>
    <w:rsid w:val="00F31EE1"/>
    <w:rsid w:val="00F31F54"/>
    <w:rsid w:val="00F32017"/>
    <w:rsid w:val="00F3235D"/>
    <w:rsid w:val="00F328F7"/>
    <w:rsid w:val="00F329B4"/>
    <w:rsid w:val="00F32B4D"/>
    <w:rsid w:val="00F33372"/>
    <w:rsid w:val="00F333E0"/>
    <w:rsid w:val="00F3349A"/>
    <w:rsid w:val="00F33682"/>
    <w:rsid w:val="00F34244"/>
    <w:rsid w:val="00F342C3"/>
    <w:rsid w:val="00F34CDA"/>
    <w:rsid w:val="00F34E91"/>
    <w:rsid w:val="00F35278"/>
    <w:rsid w:val="00F35430"/>
    <w:rsid w:val="00F3581B"/>
    <w:rsid w:val="00F35834"/>
    <w:rsid w:val="00F35FAB"/>
    <w:rsid w:val="00F36352"/>
    <w:rsid w:val="00F3641E"/>
    <w:rsid w:val="00F36599"/>
    <w:rsid w:val="00F3750B"/>
    <w:rsid w:val="00F37BBB"/>
    <w:rsid w:val="00F37FBA"/>
    <w:rsid w:val="00F4006A"/>
    <w:rsid w:val="00F40CBA"/>
    <w:rsid w:val="00F41011"/>
    <w:rsid w:val="00F41199"/>
    <w:rsid w:val="00F41473"/>
    <w:rsid w:val="00F4155D"/>
    <w:rsid w:val="00F417B7"/>
    <w:rsid w:val="00F4211E"/>
    <w:rsid w:val="00F427EE"/>
    <w:rsid w:val="00F42B40"/>
    <w:rsid w:val="00F42E82"/>
    <w:rsid w:val="00F42F0C"/>
    <w:rsid w:val="00F42F9A"/>
    <w:rsid w:val="00F431BE"/>
    <w:rsid w:val="00F435C1"/>
    <w:rsid w:val="00F43CA4"/>
    <w:rsid w:val="00F43E00"/>
    <w:rsid w:val="00F440DF"/>
    <w:rsid w:val="00F440E7"/>
    <w:rsid w:val="00F44320"/>
    <w:rsid w:val="00F446EC"/>
    <w:rsid w:val="00F44798"/>
    <w:rsid w:val="00F44A1A"/>
    <w:rsid w:val="00F44F87"/>
    <w:rsid w:val="00F45472"/>
    <w:rsid w:val="00F457EC"/>
    <w:rsid w:val="00F45D16"/>
    <w:rsid w:val="00F4678C"/>
    <w:rsid w:val="00F46B6B"/>
    <w:rsid w:val="00F46E42"/>
    <w:rsid w:val="00F472A4"/>
    <w:rsid w:val="00F474DF"/>
    <w:rsid w:val="00F47651"/>
    <w:rsid w:val="00F47FC5"/>
    <w:rsid w:val="00F50161"/>
    <w:rsid w:val="00F502FD"/>
    <w:rsid w:val="00F506F2"/>
    <w:rsid w:val="00F508C4"/>
    <w:rsid w:val="00F51016"/>
    <w:rsid w:val="00F51EC2"/>
    <w:rsid w:val="00F52140"/>
    <w:rsid w:val="00F523F8"/>
    <w:rsid w:val="00F5241C"/>
    <w:rsid w:val="00F52A04"/>
    <w:rsid w:val="00F52B21"/>
    <w:rsid w:val="00F52CEC"/>
    <w:rsid w:val="00F52F36"/>
    <w:rsid w:val="00F538BF"/>
    <w:rsid w:val="00F53B22"/>
    <w:rsid w:val="00F548B4"/>
    <w:rsid w:val="00F54B63"/>
    <w:rsid w:val="00F54BC2"/>
    <w:rsid w:val="00F54E83"/>
    <w:rsid w:val="00F54FE5"/>
    <w:rsid w:val="00F553F6"/>
    <w:rsid w:val="00F55412"/>
    <w:rsid w:val="00F5563B"/>
    <w:rsid w:val="00F557D3"/>
    <w:rsid w:val="00F55C44"/>
    <w:rsid w:val="00F55E15"/>
    <w:rsid w:val="00F564D9"/>
    <w:rsid w:val="00F56DB9"/>
    <w:rsid w:val="00F56E45"/>
    <w:rsid w:val="00F57123"/>
    <w:rsid w:val="00F571C1"/>
    <w:rsid w:val="00F575AA"/>
    <w:rsid w:val="00F5791B"/>
    <w:rsid w:val="00F57B96"/>
    <w:rsid w:val="00F60317"/>
    <w:rsid w:val="00F603E3"/>
    <w:rsid w:val="00F604BD"/>
    <w:rsid w:val="00F60864"/>
    <w:rsid w:val="00F60AD4"/>
    <w:rsid w:val="00F60D5B"/>
    <w:rsid w:val="00F610C7"/>
    <w:rsid w:val="00F6112C"/>
    <w:rsid w:val="00F61354"/>
    <w:rsid w:val="00F61363"/>
    <w:rsid w:val="00F613A1"/>
    <w:rsid w:val="00F619CC"/>
    <w:rsid w:val="00F61B2D"/>
    <w:rsid w:val="00F61B6F"/>
    <w:rsid w:val="00F61CDB"/>
    <w:rsid w:val="00F61CE2"/>
    <w:rsid w:val="00F61D6A"/>
    <w:rsid w:val="00F61EBC"/>
    <w:rsid w:val="00F622DF"/>
    <w:rsid w:val="00F636AA"/>
    <w:rsid w:val="00F63703"/>
    <w:rsid w:val="00F63A48"/>
    <w:rsid w:val="00F63C80"/>
    <w:rsid w:val="00F64547"/>
    <w:rsid w:val="00F64C19"/>
    <w:rsid w:val="00F6529A"/>
    <w:rsid w:val="00F6563A"/>
    <w:rsid w:val="00F6576D"/>
    <w:rsid w:val="00F65A4A"/>
    <w:rsid w:val="00F660B4"/>
    <w:rsid w:val="00F663EA"/>
    <w:rsid w:val="00F66841"/>
    <w:rsid w:val="00F66BEB"/>
    <w:rsid w:val="00F67964"/>
    <w:rsid w:val="00F679A3"/>
    <w:rsid w:val="00F67D6C"/>
    <w:rsid w:val="00F67E6D"/>
    <w:rsid w:val="00F70012"/>
    <w:rsid w:val="00F70377"/>
    <w:rsid w:val="00F70E52"/>
    <w:rsid w:val="00F70F36"/>
    <w:rsid w:val="00F7104B"/>
    <w:rsid w:val="00F71A5A"/>
    <w:rsid w:val="00F720A3"/>
    <w:rsid w:val="00F729D1"/>
    <w:rsid w:val="00F72B49"/>
    <w:rsid w:val="00F72D71"/>
    <w:rsid w:val="00F72F23"/>
    <w:rsid w:val="00F73403"/>
    <w:rsid w:val="00F73947"/>
    <w:rsid w:val="00F73A5F"/>
    <w:rsid w:val="00F73AD1"/>
    <w:rsid w:val="00F73BDE"/>
    <w:rsid w:val="00F73DDC"/>
    <w:rsid w:val="00F73E5D"/>
    <w:rsid w:val="00F74504"/>
    <w:rsid w:val="00F74A14"/>
    <w:rsid w:val="00F74FEC"/>
    <w:rsid w:val="00F752E7"/>
    <w:rsid w:val="00F755D6"/>
    <w:rsid w:val="00F7581E"/>
    <w:rsid w:val="00F75B67"/>
    <w:rsid w:val="00F7631B"/>
    <w:rsid w:val="00F76490"/>
    <w:rsid w:val="00F76853"/>
    <w:rsid w:val="00F7699A"/>
    <w:rsid w:val="00F76FF8"/>
    <w:rsid w:val="00F771EF"/>
    <w:rsid w:val="00F77325"/>
    <w:rsid w:val="00F779B7"/>
    <w:rsid w:val="00F80398"/>
    <w:rsid w:val="00F8077D"/>
    <w:rsid w:val="00F808C0"/>
    <w:rsid w:val="00F8138D"/>
    <w:rsid w:val="00F81716"/>
    <w:rsid w:val="00F8187C"/>
    <w:rsid w:val="00F81953"/>
    <w:rsid w:val="00F81962"/>
    <w:rsid w:val="00F81AA0"/>
    <w:rsid w:val="00F81AEB"/>
    <w:rsid w:val="00F81B81"/>
    <w:rsid w:val="00F81F73"/>
    <w:rsid w:val="00F828E4"/>
    <w:rsid w:val="00F82AB8"/>
    <w:rsid w:val="00F82D34"/>
    <w:rsid w:val="00F8357C"/>
    <w:rsid w:val="00F83CD7"/>
    <w:rsid w:val="00F83E35"/>
    <w:rsid w:val="00F84017"/>
    <w:rsid w:val="00F845EF"/>
    <w:rsid w:val="00F84769"/>
    <w:rsid w:val="00F847FD"/>
    <w:rsid w:val="00F84878"/>
    <w:rsid w:val="00F84E03"/>
    <w:rsid w:val="00F85484"/>
    <w:rsid w:val="00F856E9"/>
    <w:rsid w:val="00F85812"/>
    <w:rsid w:val="00F858BC"/>
    <w:rsid w:val="00F85D88"/>
    <w:rsid w:val="00F85E0C"/>
    <w:rsid w:val="00F85F70"/>
    <w:rsid w:val="00F8691E"/>
    <w:rsid w:val="00F86E6F"/>
    <w:rsid w:val="00F87403"/>
    <w:rsid w:val="00F87991"/>
    <w:rsid w:val="00F87D34"/>
    <w:rsid w:val="00F9023B"/>
    <w:rsid w:val="00F9035C"/>
    <w:rsid w:val="00F90746"/>
    <w:rsid w:val="00F9083D"/>
    <w:rsid w:val="00F91501"/>
    <w:rsid w:val="00F917C5"/>
    <w:rsid w:val="00F91D64"/>
    <w:rsid w:val="00F921D4"/>
    <w:rsid w:val="00F924BC"/>
    <w:rsid w:val="00F9280C"/>
    <w:rsid w:val="00F92923"/>
    <w:rsid w:val="00F92A4A"/>
    <w:rsid w:val="00F92CE4"/>
    <w:rsid w:val="00F931FD"/>
    <w:rsid w:val="00F9378D"/>
    <w:rsid w:val="00F9394D"/>
    <w:rsid w:val="00F9436B"/>
    <w:rsid w:val="00F948CA"/>
    <w:rsid w:val="00F94C4B"/>
    <w:rsid w:val="00F95150"/>
    <w:rsid w:val="00F95319"/>
    <w:rsid w:val="00F95474"/>
    <w:rsid w:val="00F95741"/>
    <w:rsid w:val="00F95BCD"/>
    <w:rsid w:val="00F961F6"/>
    <w:rsid w:val="00F96541"/>
    <w:rsid w:val="00F96BAC"/>
    <w:rsid w:val="00F9726E"/>
    <w:rsid w:val="00F972F4"/>
    <w:rsid w:val="00F97687"/>
    <w:rsid w:val="00F976FC"/>
    <w:rsid w:val="00F97D0B"/>
    <w:rsid w:val="00FA0436"/>
    <w:rsid w:val="00FA064C"/>
    <w:rsid w:val="00FA0744"/>
    <w:rsid w:val="00FA0790"/>
    <w:rsid w:val="00FA087A"/>
    <w:rsid w:val="00FA19F6"/>
    <w:rsid w:val="00FA1AE7"/>
    <w:rsid w:val="00FA1B42"/>
    <w:rsid w:val="00FA1D9D"/>
    <w:rsid w:val="00FA2102"/>
    <w:rsid w:val="00FA252B"/>
    <w:rsid w:val="00FA2AAA"/>
    <w:rsid w:val="00FA34C4"/>
    <w:rsid w:val="00FA353F"/>
    <w:rsid w:val="00FA357A"/>
    <w:rsid w:val="00FA3E7F"/>
    <w:rsid w:val="00FA40FD"/>
    <w:rsid w:val="00FA417B"/>
    <w:rsid w:val="00FA4395"/>
    <w:rsid w:val="00FA4855"/>
    <w:rsid w:val="00FA4A99"/>
    <w:rsid w:val="00FA4FAA"/>
    <w:rsid w:val="00FA55BB"/>
    <w:rsid w:val="00FA5817"/>
    <w:rsid w:val="00FA5885"/>
    <w:rsid w:val="00FA5D4E"/>
    <w:rsid w:val="00FA5E32"/>
    <w:rsid w:val="00FA5E8A"/>
    <w:rsid w:val="00FA5F5E"/>
    <w:rsid w:val="00FA6919"/>
    <w:rsid w:val="00FA6B32"/>
    <w:rsid w:val="00FA7250"/>
    <w:rsid w:val="00FA74DA"/>
    <w:rsid w:val="00FA78BA"/>
    <w:rsid w:val="00FA7B68"/>
    <w:rsid w:val="00FA7D9B"/>
    <w:rsid w:val="00FB032B"/>
    <w:rsid w:val="00FB08EB"/>
    <w:rsid w:val="00FB08F2"/>
    <w:rsid w:val="00FB097F"/>
    <w:rsid w:val="00FB0A19"/>
    <w:rsid w:val="00FB1DC9"/>
    <w:rsid w:val="00FB20A5"/>
    <w:rsid w:val="00FB2C6E"/>
    <w:rsid w:val="00FB2DD1"/>
    <w:rsid w:val="00FB3033"/>
    <w:rsid w:val="00FB3B28"/>
    <w:rsid w:val="00FB3C04"/>
    <w:rsid w:val="00FB3F52"/>
    <w:rsid w:val="00FB3F72"/>
    <w:rsid w:val="00FB40B7"/>
    <w:rsid w:val="00FB443A"/>
    <w:rsid w:val="00FB44FF"/>
    <w:rsid w:val="00FB4664"/>
    <w:rsid w:val="00FB467C"/>
    <w:rsid w:val="00FB4CB5"/>
    <w:rsid w:val="00FB4DCA"/>
    <w:rsid w:val="00FB5A67"/>
    <w:rsid w:val="00FB7AA3"/>
    <w:rsid w:val="00FB7B79"/>
    <w:rsid w:val="00FC00A9"/>
    <w:rsid w:val="00FC0444"/>
    <w:rsid w:val="00FC0EC6"/>
    <w:rsid w:val="00FC0F14"/>
    <w:rsid w:val="00FC0F23"/>
    <w:rsid w:val="00FC0FDE"/>
    <w:rsid w:val="00FC1418"/>
    <w:rsid w:val="00FC14F4"/>
    <w:rsid w:val="00FC1770"/>
    <w:rsid w:val="00FC21BE"/>
    <w:rsid w:val="00FC2666"/>
    <w:rsid w:val="00FC3376"/>
    <w:rsid w:val="00FC35E7"/>
    <w:rsid w:val="00FC3DBA"/>
    <w:rsid w:val="00FC488D"/>
    <w:rsid w:val="00FC4DA4"/>
    <w:rsid w:val="00FC5036"/>
    <w:rsid w:val="00FC509B"/>
    <w:rsid w:val="00FC57AA"/>
    <w:rsid w:val="00FC5E7D"/>
    <w:rsid w:val="00FC612E"/>
    <w:rsid w:val="00FC688E"/>
    <w:rsid w:val="00FC6CFD"/>
    <w:rsid w:val="00FC6E52"/>
    <w:rsid w:val="00FC71B2"/>
    <w:rsid w:val="00FC77C5"/>
    <w:rsid w:val="00FC7A70"/>
    <w:rsid w:val="00FC7CE6"/>
    <w:rsid w:val="00FD0122"/>
    <w:rsid w:val="00FD03F4"/>
    <w:rsid w:val="00FD0CFF"/>
    <w:rsid w:val="00FD11D4"/>
    <w:rsid w:val="00FD237B"/>
    <w:rsid w:val="00FD24D0"/>
    <w:rsid w:val="00FD2846"/>
    <w:rsid w:val="00FD2973"/>
    <w:rsid w:val="00FD2B5F"/>
    <w:rsid w:val="00FD301F"/>
    <w:rsid w:val="00FD30A4"/>
    <w:rsid w:val="00FD32D2"/>
    <w:rsid w:val="00FD3435"/>
    <w:rsid w:val="00FD37EB"/>
    <w:rsid w:val="00FD38FB"/>
    <w:rsid w:val="00FD3A81"/>
    <w:rsid w:val="00FD4171"/>
    <w:rsid w:val="00FD47CA"/>
    <w:rsid w:val="00FD4810"/>
    <w:rsid w:val="00FD487D"/>
    <w:rsid w:val="00FD4BE7"/>
    <w:rsid w:val="00FD4FCE"/>
    <w:rsid w:val="00FD5770"/>
    <w:rsid w:val="00FD5AC2"/>
    <w:rsid w:val="00FD5AC9"/>
    <w:rsid w:val="00FD5BB9"/>
    <w:rsid w:val="00FD67B6"/>
    <w:rsid w:val="00FD6A45"/>
    <w:rsid w:val="00FD6A51"/>
    <w:rsid w:val="00FD6ABC"/>
    <w:rsid w:val="00FD6C26"/>
    <w:rsid w:val="00FD73C1"/>
    <w:rsid w:val="00FD7AB7"/>
    <w:rsid w:val="00FD7D6C"/>
    <w:rsid w:val="00FE01BD"/>
    <w:rsid w:val="00FE0405"/>
    <w:rsid w:val="00FE04BC"/>
    <w:rsid w:val="00FE0807"/>
    <w:rsid w:val="00FE11E6"/>
    <w:rsid w:val="00FE24A1"/>
    <w:rsid w:val="00FE2C55"/>
    <w:rsid w:val="00FE2DE0"/>
    <w:rsid w:val="00FE31EB"/>
    <w:rsid w:val="00FE3813"/>
    <w:rsid w:val="00FE391A"/>
    <w:rsid w:val="00FE3AF9"/>
    <w:rsid w:val="00FE3C4C"/>
    <w:rsid w:val="00FE47A0"/>
    <w:rsid w:val="00FE4E7E"/>
    <w:rsid w:val="00FE4F0B"/>
    <w:rsid w:val="00FE503E"/>
    <w:rsid w:val="00FE52BC"/>
    <w:rsid w:val="00FE55A2"/>
    <w:rsid w:val="00FE55FA"/>
    <w:rsid w:val="00FE6341"/>
    <w:rsid w:val="00FE63E3"/>
    <w:rsid w:val="00FE6865"/>
    <w:rsid w:val="00FE697C"/>
    <w:rsid w:val="00FE6A03"/>
    <w:rsid w:val="00FE6B79"/>
    <w:rsid w:val="00FE6C9D"/>
    <w:rsid w:val="00FE6DF2"/>
    <w:rsid w:val="00FE719B"/>
    <w:rsid w:val="00FE7651"/>
    <w:rsid w:val="00FE7675"/>
    <w:rsid w:val="00FE76A0"/>
    <w:rsid w:val="00FE7B06"/>
    <w:rsid w:val="00FE7E65"/>
    <w:rsid w:val="00FF00A2"/>
    <w:rsid w:val="00FF00C4"/>
    <w:rsid w:val="00FF00D7"/>
    <w:rsid w:val="00FF0168"/>
    <w:rsid w:val="00FF0219"/>
    <w:rsid w:val="00FF022D"/>
    <w:rsid w:val="00FF068B"/>
    <w:rsid w:val="00FF0955"/>
    <w:rsid w:val="00FF0976"/>
    <w:rsid w:val="00FF16E0"/>
    <w:rsid w:val="00FF1A3A"/>
    <w:rsid w:val="00FF1B12"/>
    <w:rsid w:val="00FF21E7"/>
    <w:rsid w:val="00FF2AAC"/>
    <w:rsid w:val="00FF2B21"/>
    <w:rsid w:val="00FF2F1E"/>
    <w:rsid w:val="00FF30CC"/>
    <w:rsid w:val="00FF33FD"/>
    <w:rsid w:val="00FF3883"/>
    <w:rsid w:val="00FF3E90"/>
    <w:rsid w:val="00FF4011"/>
    <w:rsid w:val="00FF4270"/>
    <w:rsid w:val="00FF4399"/>
    <w:rsid w:val="00FF45B3"/>
    <w:rsid w:val="00FF4A02"/>
    <w:rsid w:val="00FF594B"/>
    <w:rsid w:val="00FF5AE4"/>
    <w:rsid w:val="00FF5D94"/>
    <w:rsid w:val="00FF5FAF"/>
    <w:rsid w:val="00FF60FA"/>
    <w:rsid w:val="00FF611A"/>
    <w:rsid w:val="00FF682E"/>
    <w:rsid w:val="00FF6C42"/>
    <w:rsid w:val="00FF6EA9"/>
    <w:rsid w:val="00FF7036"/>
    <w:rsid w:val="00FF7685"/>
    <w:rsid w:val="00FF789D"/>
    <w:rsid w:val="00FF7ED2"/>
    <w:rsid w:val="00FF7EE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3355670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D485F"/>
    <w:pPr>
      <w:widowControl w:val="0"/>
      <w:spacing w:before="100" w:beforeAutospacing="1" w:after="100" w:afterAutospacing="1"/>
      <w:jc w:val="both"/>
    </w:pPr>
    <w:rPr>
      <w:rFonts w:ascii="Arial" w:hAnsi="Arial"/>
    </w:rPr>
  </w:style>
  <w:style w:type="paragraph" w:styleId="10">
    <w:name w:val="heading 1"/>
    <w:aliases w:val="XGD_Heading 1"/>
    <w:basedOn w:val="a"/>
    <w:next w:val="2"/>
    <w:link w:val="1Char"/>
    <w:uiPriority w:val="9"/>
    <w:qFormat/>
    <w:rsid w:val="0061553B"/>
    <w:pPr>
      <w:keepNext/>
      <w:keepLines/>
      <w:tabs>
        <w:tab w:val="left" w:pos="1134"/>
      </w:tabs>
      <w:spacing w:before="120" w:beforeAutospacing="0" w:after="720" w:afterAutospacing="0" w:line="578" w:lineRule="auto"/>
      <w:outlineLvl w:val="0"/>
    </w:pPr>
    <w:rPr>
      <w:rFonts w:cs="Arial"/>
      <w:b/>
      <w:bCs/>
      <w:kern w:val="44"/>
      <w:sz w:val="36"/>
      <w:szCs w:val="44"/>
    </w:rPr>
  </w:style>
  <w:style w:type="paragraph" w:styleId="2">
    <w:name w:val="heading 2"/>
    <w:aliases w:val="XGD_Heading 2"/>
    <w:basedOn w:val="a"/>
    <w:next w:val="a"/>
    <w:link w:val="2Char"/>
    <w:uiPriority w:val="9"/>
    <w:unhideWhenUsed/>
    <w:qFormat/>
    <w:rsid w:val="00205612"/>
    <w:pPr>
      <w:keepNext/>
      <w:keepLines/>
      <w:pBdr>
        <w:top w:val="single" w:sz="18" w:space="1" w:color="0038A8"/>
      </w:pBdr>
      <w:tabs>
        <w:tab w:val="left" w:pos="214"/>
      </w:tabs>
      <w:spacing w:beforeLines="50" w:line="276" w:lineRule="auto"/>
      <w:outlineLvl w:val="1"/>
    </w:pPr>
    <w:rPr>
      <w:rFonts w:eastAsiaTheme="majorEastAsia" w:cs="Arial"/>
      <w:b/>
      <w:bCs/>
      <w:sz w:val="32"/>
      <w:szCs w:val="32"/>
    </w:rPr>
  </w:style>
  <w:style w:type="paragraph" w:styleId="3">
    <w:name w:val="heading 3"/>
    <w:aliases w:val="XGD_Heading 3"/>
    <w:basedOn w:val="2"/>
    <w:next w:val="a"/>
    <w:link w:val="3Char"/>
    <w:uiPriority w:val="9"/>
    <w:unhideWhenUsed/>
    <w:qFormat/>
    <w:rsid w:val="008860BA"/>
    <w:pPr>
      <w:numPr>
        <w:ilvl w:val="2"/>
      </w:numPr>
      <w:spacing w:before="156"/>
      <w:outlineLvl w:val="2"/>
    </w:pPr>
    <w:rPr>
      <w:rFonts w:eastAsiaTheme="minorEastAsia"/>
      <w:kern w:val="44"/>
      <w:sz w:val="28"/>
      <w:szCs w:val="44"/>
    </w:rPr>
  </w:style>
  <w:style w:type="paragraph" w:styleId="4">
    <w:name w:val="heading 4"/>
    <w:aliases w:val="XGD_Heading 4,标题 4 XGD_Heading 4"/>
    <w:basedOn w:val="a"/>
    <w:next w:val="a"/>
    <w:link w:val="4Char"/>
    <w:unhideWhenUsed/>
    <w:qFormat/>
    <w:rsid w:val="0053598C"/>
    <w:pPr>
      <w:keepNext/>
      <w:keepLines/>
      <w:numPr>
        <w:numId w:val="1"/>
      </w:numPr>
      <w:spacing w:line="360" w:lineRule="auto"/>
      <w:ind w:left="845"/>
      <w:outlineLvl w:val="3"/>
    </w:pPr>
    <w:rPr>
      <w:rFonts w:eastAsiaTheme="majorEastAsia" w:cs="Arial"/>
      <w:bCs/>
      <w:sz w:val="24"/>
      <w:szCs w:val="28"/>
    </w:rPr>
  </w:style>
  <w:style w:type="paragraph" w:styleId="5">
    <w:name w:val="heading 5"/>
    <w:basedOn w:val="a"/>
    <w:next w:val="a"/>
    <w:link w:val="5Char"/>
    <w:qFormat/>
    <w:rsid w:val="0061553B"/>
    <w:pPr>
      <w:keepLines/>
      <w:widowControl/>
      <w:ind w:left="1008" w:hanging="1008"/>
      <w:jc w:val="left"/>
      <w:outlineLvl w:val="4"/>
    </w:pPr>
    <w:rPr>
      <w:rFonts w:ascii="Courier New" w:eastAsia="宋体" w:hAnsi="Courier New" w:cs="Times New Roman"/>
      <w:szCs w:val="21"/>
    </w:rPr>
  </w:style>
  <w:style w:type="paragraph" w:styleId="6">
    <w:name w:val="heading 6"/>
    <w:basedOn w:val="a"/>
    <w:next w:val="a"/>
    <w:link w:val="6Char"/>
    <w:qFormat/>
    <w:rsid w:val="0061553B"/>
    <w:pPr>
      <w:widowControl/>
      <w:spacing w:after="120"/>
      <w:ind w:left="1152" w:hanging="1152"/>
      <w:jc w:val="left"/>
      <w:outlineLvl w:val="5"/>
    </w:pPr>
    <w:rPr>
      <w:rFonts w:eastAsia="宋体" w:cs="Times New Roman"/>
      <w:szCs w:val="21"/>
    </w:rPr>
  </w:style>
  <w:style w:type="paragraph" w:styleId="7">
    <w:name w:val="heading 7"/>
    <w:basedOn w:val="a"/>
    <w:next w:val="a"/>
    <w:link w:val="7Char"/>
    <w:uiPriority w:val="9"/>
    <w:unhideWhenUsed/>
    <w:qFormat/>
    <w:rsid w:val="0061553B"/>
    <w:pPr>
      <w:widowControl/>
      <w:spacing w:before="240" w:after="60"/>
      <w:ind w:left="1296" w:hanging="1296"/>
      <w:jc w:val="left"/>
      <w:outlineLvl w:val="6"/>
    </w:pPr>
    <w:rPr>
      <w:rFonts w:ascii="Calibri" w:eastAsia="宋体" w:hAnsi="Calibri" w:cs="Times New Roman"/>
      <w:sz w:val="24"/>
      <w:szCs w:val="24"/>
    </w:rPr>
  </w:style>
  <w:style w:type="paragraph" w:styleId="8">
    <w:name w:val="heading 8"/>
    <w:basedOn w:val="a"/>
    <w:next w:val="a"/>
    <w:link w:val="8Char"/>
    <w:uiPriority w:val="9"/>
    <w:semiHidden/>
    <w:unhideWhenUsed/>
    <w:qFormat/>
    <w:rsid w:val="0061553B"/>
    <w:pPr>
      <w:widowControl/>
      <w:spacing w:before="240" w:after="60"/>
      <w:ind w:left="1440" w:hanging="1440"/>
      <w:jc w:val="left"/>
      <w:outlineLvl w:val="7"/>
    </w:pPr>
    <w:rPr>
      <w:rFonts w:ascii="Calibri" w:eastAsia="宋体" w:hAnsi="Calibri" w:cs="Times New Roman"/>
      <w:i/>
      <w:iCs/>
      <w:sz w:val="24"/>
      <w:szCs w:val="24"/>
    </w:rPr>
  </w:style>
  <w:style w:type="paragraph" w:styleId="9">
    <w:name w:val="heading 9"/>
    <w:basedOn w:val="a"/>
    <w:next w:val="a"/>
    <w:link w:val="9Char"/>
    <w:uiPriority w:val="9"/>
    <w:semiHidden/>
    <w:unhideWhenUsed/>
    <w:qFormat/>
    <w:rsid w:val="0061553B"/>
    <w:pPr>
      <w:widowControl/>
      <w:spacing w:before="240" w:after="60"/>
      <w:ind w:left="1584" w:hanging="1584"/>
      <w:jc w:val="left"/>
      <w:outlineLvl w:val="8"/>
    </w:pPr>
    <w:rPr>
      <w:rFonts w:ascii="Cambria" w:eastAsia="宋体" w:hAnsi="Cambria" w:cs="Times New Roman"/>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XGD_Heading 1 Char"/>
    <w:basedOn w:val="a0"/>
    <w:link w:val="10"/>
    <w:uiPriority w:val="9"/>
    <w:rsid w:val="0061553B"/>
    <w:rPr>
      <w:rFonts w:ascii="Arial" w:hAnsi="Arial" w:cs="Arial"/>
      <w:b/>
      <w:bCs/>
      <w:kern w:val="44"/>
      <w:sz w:val="36"/>
      <w:szCs w:val="44"/>
    </w:rPr>
  </w:style>
  <w:style w:type="character" w:customStyle="1" w:styleId="2Char">
    <w:name w:val="标题 2 Char"/>
    <w:aliases w:val="XGD_Heading 2 Char"/>
    <w:basedOn w:val="a0"/>
    <w:link w:val="2"/>
    <w:uiPriority w:val="9"/>
    <w:rsid w:val="00205612"/>
    <w:rPr>
      <w:rFonts w:ascii="Arial" w:eastAsiaTheme="majorEastAsia" w:hAnsi="Arial" w:cs="Arial"/>
      <w:b/>
      <w:bCs/>
      <w:sz w:val="32"/>
      <w:szCs w:val="32"/>
    </w:rPr>
  </w:style>
  <w:style w:type="character" w:customStyle="1" w:styleId="3Char">
    <w:name w:val="标题 3 Char"/>
    <w:aliases w:val="XGD_Heading 3 Char"/>
    <w:basedOn w:val="a0"/>
    <w:link w:val="3"/>
    <w:uiPriority w:val="9"/>
    <w:rsid w:val="008860BA"/>
    <w:rPr>
      <w:rFonts w:ascii="Arial" w:hAnsi="Arial" w:cs="Arial"/>
      <w:b/>
      <w:bCs/>
      <w:kern w:val="44"/>
      <w:sz w:val="28"/>
      <w:szCs w:val="44"/>
    </w:rPr>
  </w:style>
  <w:style w:type="character" w:customStyle="1" w:styleId="4Char">
    <w:name w:val="标题 4 Char"/>
    <w:aliases w:val="XGD_Heading 4 Char,标题 4 XGD_Heading 4 Char"/>
    <w:basedOn w:val="a0"/>
    <w:link w:val="4"/>
    <w:rsid w:val="0053598C"/>
    <w:rPr>
      <w:rFonts w:ascii="Arial" w:eastAsiaTheme="majorEastAsia" w:hAnsi="Arial" w:cs="Arial"/>
      <w:bCs/>
      <w:sz w:val="24"/>
      <w:szCs w:val="28"/>
    </w:rPr>
  </w:style>
  <w:style w:type="paragraph" w:styleId="a3">
    <w:name w:val="header"/>
    <w:basedOn w:val="a"/>
    <w:link w:val="Char"/>
    <w:uiPriority w:val="99"/>
    <w:unhideWhenUsed/>
    <w:rsid w:val="005063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506333"/>
    <w:rPr>
      <w:rFonts w:ascii="Arial" w:hAnsi="Arial"/>
      <w:sz w:val="18"/>
      <w:szCs w:val="18"/>
    </w:rPr>
  </w:style>
  <w:style w:type="paragraph" w:styleId="a4">
    <w:name w:val="footer"/>
    <w:basedOn w:val="a"/>
    <w:link w:val="Char0"/>
    <w:uiPriority w:val="99"/>
    <w:unhideWhenUsed/>
    <w:rsid w:val="00506333"/>
    <w:pPr>
      <w:tabs>
        <w:tab w:val="center" w:pos="4153"/>
        <w:tab w:val="right" w:pos="8306"/>
      </w:tabs>
      <w:snapToGrid w:val="0"/>
      <w:jc w:val="left"/>
    </w:pPr>
    <w:rPr>
      <w:sz w:val="18"/>
      <w:szCs w:val="18"/>
    </w:rPr>
  </w:style>
  <w:style w:type="character" w:customStyle="1" w:styleId="Char0">
    <w:name w:val="页脚 Char"/>
    <w:basedOn w:val="a0"/>
    <w:link w:val="a4"/>
    <w:uiPriority w:val="99"/>
    <w:rsid w:val="00506333"/>
    <w:rPr>
      <w:rFonts w:ascii="Arial" w:hAnsi="Arial"/>
      <w:sz w:val="18"/>
      <w:szCs w:val="18"/>
    </w:rPr>
  </w:style>
  <w:style w:type="table" w:styleId="a5">
    <w:name w:val="Table Grid"/>
    <w:basedOn w:val="a1"/>
    <w:uiPriority w:val="59"/>
    <w:rsid w:val="00670C25"/>
    <w:rPr>
      <w:rFonts w:eastAsia="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Char1"/>
    <w:uiPriority w:val="99"/>
    <w:unhideWhenUsed/>
    <w:rsid w:val="00670C25"/>
    <w:rPr>
      <w:sz w:val="18"/>
      <w:szCs w:val="18"/>
    </w:rPr>
  </w:style>
  <w:style w:type="character" w:customStyle="1" w:styleId="Char1">
    <w:name w:val="批注框文本 Char"/>
    <w:basedOn w:val="a0"/>
    <w:link w:val="a6"/>
    <w:uiPriority w:val="99"/>
    <w:rsid w:val="00670C25"/>
    <w:rPr>
      <w:rFonts w:ascii="Arial" w:hAnsi="Arial"/>
      <w:sz w:val="18"/>
      <w:szCs w:val="18"/>
    </w:rPr>
  </w:style>
  <w:style w:type="character" w:styleId="a7">
    <w:name w:val="Hyperlink"/>
    <w:basedOn w:val="a0"/>
    <w:uiPriority w:val="99"/>
    <w:unhideWhenUsed/>
    <w:rsid w:val="00BD16FA"/>
    <w:rPr>
      <w:color w:val="0000FF" w:themeColor="hyperlink"/>
      <w:u w:val="single"/>
    </w:rPr>
  </w:style>
  <w:style w:type="paragraph" w:styleId="a8">
    <w:name w:val="Title"/>
    <w:aliases w:val="XGD_Title"/>
    <w:basedOn w:val="a"/>
    <w:next w:val="a"/>
    <w:link w:val="Char2"/>
    <w:uiPriority w:val="10"/>
    <w:qFormat/>
    <w:rsid w:val="00BD16FA"/>
    <w:pPr>
      <w:jc w:val="center"/>
    </w:pPr>
    <w:rPr>
      <w:b/>
      <w:sz w:val="44"/>
      <w:szCs w:val="36"/>
    </w:rPr>
  </w:style>
  <w:style w:type="character" w:customStyle="1" w:styleId="Char2">
    <w:name w:val="标题 Char"/>
    <w:aliases w:val="XGD_Title Char"/>
    <w:basedOn w:val="a0"/>
    <w:link w:val="a8"/>
    <w:uiPriority w:val="10"/>
    <w:rsid w:val="00BD16FA"/>
    <w:rPr>
      <w:rFonts w:ascii="Arial" w:hAnsi="Arial"/>
      <w:b/>
      <w:sz w:val="44"/>
      <w:szCs w:val="36"/>
    </w:rPr>
  </w:style>
  <w:style w:type="character" w:styleId="a9">
    <w:name w:val="Placeholder Text"/>
    <w:basedOn w:val="a0"/>
    <w:uiPriority w:val="99"/>
    <w:semiHidden/>
    <w:rsid w:val="00BD16FA"/>
    <w:rPr>
      <w:color w:val="808080"/>
    </w:rPr>
  </w:style>
  <w:style w:type="paragraph" w:customStyle="1" w:styleId="XGDSourceCode">
    <w:name w:val="XGD_Source Code"/>
    <w:basedOn w:val="a"/>
    <w:qFormat/>
    <w:rsid w:val="00555162"/>
    <w:pPr>
      <w:shd w:val="pct20" w:color="auto" w:fill="auto"/>
      <w:spacing w:before="0" w:beforeAutospacing="0" w:after="0" w:afterAutospacing="0"/>
      <w:jc w:val="left"/>
    </w:pPr>
    <w:rPr>
      <w:rFonts w:ascii="Courier New" w:hAnsi="Courier New"/>
    </w:rPr>
  </w:style>
  <w:style w:type="paragraph" w:styleId="11">
    <w:name w:val="toc 1"/>
    <w:basedOn w:val="a"/>
    <w:next w:val="a"/>
    <w:autoRedefine/>
    <w:uiPriority w:val="39"/>
    <w:unhideWhenUsed/>
    <w:rsid w:val="00205612"/>
    <w:pPr>
      <w:tabs>
        <w:tab w:val="left" w:pos="420"/>
        <w:tab w:val="right" w:leader="dot" w:pos="9736"/>
      </w:tabs>
      <w:spacing w:before="0" w:beforeAutospacing="0" w:after="0" w:afterAutospacing="0"/>
    </w:pPr>
  </w:style>
  <w:style w:type="paragraph" w:styleId="20">
    <w:name w:val="toc 2"/>
    <w:basedOn w:val="a"/>
    <w:next w:val="a"/>
    <w:autoRedefine/>
    <w:uiPriority w:val="39"/>
    <w:unhideWhenUsed/>
    <w:rsid w:val="00EF306A"/>
    <w:pPr>
      <w:tabs>
        <w:tab w:val="left" w:pos="1134"/>
        <w:tab w:val="left" w:pos="1260"/>
        <w:tab w:val="right" w:leader="dot" w:pos="9736"/>
      </w:tabs>
      <w:spacing w:before="0" w:beforeAutospacing="0" w:after="0" w:afterAutospacing="0"/>
      <w:ind w:leftChars="200" w:left="420"/>
      <w:jc w:val="left"/>
    </w:pPr>
  </w:style>
  <w:style w:type="paragraph" w:styleId="30">
    <w:name w:val="toc 3"/>
    <w:basedOn w:val="a"/>
    <w:next w:val="a"/>
    <w:autoRedefine/>
    <w:uiPriority w:val="39"/>
    <w:unhideWhenUsed/>
    <w:rsid w:val="00EF306A"/>
    <w:pPr>
      <w:tabs>
        <w:tab w:val="left" w:pos="1134"/>
        <w:tab w:val="left" w:pos="1680"/>
        <w:tab w:val="right" w:leader="dot" w:pos="9736"/>
      </w:tabs>
      <w:spacing w:before="0" w:beforeAutospacing="0" w:after="0" w:afterAutospacing="0"/>
      <w:ind w:leftChars="400" w:left="400"/>
    </w:pPr>
  </w:style>
  <w:style w:type="paragraph" w:styleId="40">
    <w:name w:val="toc 4"/>
    <w:basedOn w:val="a"/>
    <w:next w:val="a"/>
    <w:autoRedefine/>
    <w:uiPriority w:val="39"/>
    <w:unhideWhenUsed/>
    <w:rsid w:val="00BE0107"/>
    <w:pPr>
      <w:ind w:leftChars="600" w:left="1260"/>
    </w:pPr>
  </w:style>
  <w:style w:type="paragraph" w:styleId="aa">
    <w:name w:val="List Paragraph"/>
    <w:basedOn w:val="a"/>
    <w:uiPriority w:val="34"/>
    <w:qFormat/>
    <w:rsid w:val="00EE6028"/>
    <w:pPr>
      <w:ind w:firstLineChars="200" w:firstLine="420"/>
    </w:pPr>
  </w:style>
  <w:style w:type="character" w:customStyle="1" w:styleId="5Char">
    <w:name w:val="标题 5 Char"/>
    <w:basedOn w:val="a0"/>
    <w:link w:val="5"/>
    <w:rsid w:val="0061553B"/>
    <w:rPr>
      <w:rFonts w:ascii="Courier New" w:eastAsia="宋体" w:hAnsi="Courier New" w:cs="Times New Roman"/>
      <w:szCs w:val="21"/>
    </w:rPr>
  </w:style>
  <w:style w:type="character" w:customStyle="1" w:styleId="6Char">
    <w:name w:val="标题 6 Char"/>
    <w:basedOn w:val="a0"/>
    <w:link w:val="6"/>
    <w:rsid w:val="0061553B"/>
    <w:rPr>
      <w:rFonts w:ascii="Arial" w:eastAsia="宋体" w:hAnsi="Arial" w:cs="Times New Roman"/>
      <w:szCs w:val="21"/>
    </w:rPr>
  </w:style>
  <w:style w:type="character" w:customStyle="1" w:styleId="7Char">
    <w:name w:val="标题 7 Char"/>
    <w:basedOn w:val="a0"/>
    <w:link w:val="7"/>
    <w:uiPriority w:val="9"/>
    <w:rsid w:val="0061553B"/>
    <w:rPr>
      <w:rFonts w:ascii="Calibri" w:eastAsia="宋体" w:hAnsi="Calibri" w:cs="Times New Roman"/>
      <w:sz w:val="24"/>
      <w:szCs w:val="24"/>
    </w:rPr>
  </w:style>
  <w:style w:type="character" w:customStyle="1" w:styleId="8Char">
    <w:name w:val="标题 8 Char"/>
    <w:basedOn w:val="a0"/>
    <w:link w:val="8"/>
    <w:uiPriority w:val="9"/>
    <w:semiHidden/>
    <w:rsid w:val="0061553B"/>
    <w:rPr>
      <w:rFonts w:ascii="Calibri" w:eastAsia="宋体" w:hAnsi="Calibri" w:cs="Times New Roman"/>
      <w:i/>
      <w:iCs/>
      <w:sz w:val="24"/>
      <w:szCs w:val="24"/>
    </w:rPr>
  </w:style>
  <w:style w:type="character" w:customStyle="1" w:styleId="9Char">
    <w:name w:val="标题 9 Char"/>
    <w:basedOn w:val="a0"/>
    <w:link w:val="9"/>
    <w:uiPriority w:val="9"/>
    <w:semiHidden/>
    <w:rsid w:val="0061553B"/>
    <w:rPr>
      <w:rFonts w:ascii="Cambria" w:eastAsia="宋体" w:hAnsi="Cambria" w:cs="Times New Roman"/>
      <w:sz w:val="22"/>
    </w:rPr>
  </w:style>
  <w:style w:type="paragraph" w:customStyle="1" w:styleId="Footer1">
    <w:name w:val="Footer1"/>
    <w:basedOn w:val="a"/>
    <w:uiPriority w:val="99"/>
    <w:rsid w:val="0061553B"/>
    <w:pPr>
      <w:widowControl/>
      <w:tabs>
        <w:tab w:val="center" w:pos="4320"/>
        <w:tab w:val="right" w:pos="8640"/>
      </w:tabs>
      <w:jc w:val="left"/>
    </w:pPr>
    <w:rPr>
      <w:rFonts w:eastAsia="宋体" w:cs="Times New Roman"/>
      <w:kern w:val="0"/>
      <w:sz w:val="20"/>
      <w:szCs w:val="20"/>
    </w:rPr>
  </w:style>
  <w:style w:type="character" w:customStyle="1" w:styleId="DocumentMapChar">
    <w:name w:val="Document Map Char"/>
    <w:link w:val="DocumentMap1"/>
    <w:rsid w:val="0061553B"/>
    <w:rPr>
      <w:rFonts w:ascii="Tahoma" w:hAnsi="Tahoma" w:cs="Tahoma"/>
      <w:sz w:val="16"/>
      <w:szCs w:val="16"/>
    </w:rPr>
  </w:style>
  <w:style w:type="paragraph" w:customStyle="1" w:styleId="DocumentMap1">
    <w:name w:val="Document Map1"/>
    <w:basedOn w:val="a"/>
    <w:link w:val="DocumentMapChar"/>
    <w:rsid w:val="0061553B"/>
    <w:pPr>
      <w:widowControl/>
      <w:jc w:val="left"/>
    </w:pPr>
    <w:rPr>
      <w:rFonts w:ascii="Tahoma" w:hAnsi="Tahoma" w:cs="Tahoma"/>
      <w:sz w:val="16"/>
      <w:szCs w:val="16"/>
    </w:rPr>
  </w:style>
  <w:style w:type="paragraph" w:customStyle="1" w:styleId="Header1">
    <w:name w:val="Header1"/>
    <w:basedOn w:val="a"/>
    <w:uiPriority w:val="99"/>
    <w:rsid w:val="0061553B"/>
    <w:pPr>
      <w:widowControl/>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NoSpacingChar">
    <w:name w:val="No Spacing Char"/>
    <w:link w:val="NoSpacing1"/>
    <w:rsid w:val="0061553B"/>
    <w:rPr>
      <w:rFonts w:ascii="Arial" w:eastAsia="Arial" w:hAnsi="Arial"/>
    </w:rPr>
  </w:style>
  <w:style w:type="paragraph" w:customStyle="1" w:styleId="NoSpacing1">
    <w:name w:val="No Spacing1"/>
    <w:link w:val="NoSpacingChar"/>
    <w:rsid w:val="0061553B"/>
    <w:pPr>
      <w:widowControl w:val="0"/>
      <w:spacing w:before="120"/>
      <w:jc w:val="center"/>
    </w:pPr>
    <w:rPr>
      <w:rFonts w:ascii="Arial" w:eastAsia="Arial" w:hAnsi="Arial"/>
    </w:rPr>
  </w:style>
  <w:style w:type="character" w:customStyle="1" w:styleId="IntenseEmphasis1">
    <w:name w:val="Intense Emphasis1"/>
    <w:rsid w:val="0061553B"/>
    <w:rPr>
      <w:b/>
      <w:bCs/>
      <w:i/>
      <w:iCs/>
      <w:color w:val="4F81BD"/>
    </w:rPr>
  </w:style>
  <w:style w:type="character" w:customStyle="1" w:styleId="CommentSubjectChar">
    <w:name w:val="Comment Subject Char"/>
    <w:link w:val="CommentSubject1"/>
    <w:uiPriority w:val="99"/>
    <w:rsid w:val="0061553B"/>
    <w:rPr>
      <w:rFonts w:ascii="Arial" w:hAnsi="Arial" w:cs="Times New Roman"/>
      <w:b/>
      <w:bCs/>
      <w:kern w:val="0"/>
      <w:sz w:val="20"/>
      <w:szCs w:val="20"/>
      <w:lang w:val="en-US"/>
    </w:rPr>
  </w:style>
  <w:style w:type="paragraph" w:customStyle="1" w:styleId="CommentSubject1">
    <w:name w:val="Comment Subject1"/>
    <w:basedOn w:val="CommentText1"/>
    <w:next w:val="CommentText1"/>
    <w:link w:val="CommentSubjectChar"/>
    <w:uiPriority w:val="99"/>
    <w:rsid w:val="0061553B"/>
    <w:rPr>
      <w:rFonts w:eastAsiaTheme="minorEastAsia"/>
      <w:b/>
      <w:bCs/>
    </w:rPr>
  </w:style>
  <w:style w:type="paragraph" w:customStyle="1" w:styleId="CommentText1">
    <w:name w:val="Comment Text1"/>
    <w:basedOn w:val="a"/>
    <w:link w:val="CommentTextChar"/>
    <w:uiPriority w:val="99"/>
    <w:rsid w:val="0061553B"/>
    <w:pPr>
      <w:widowControl/>
      <w:jc w:val="left"/>
    </w:pPr>
    <w:rPr>
      <w:rFonts w:eastAsia="宋体" w:cs="Times New Roman"/>
      <w:kern w:val="0"/>
      <w:sz w:val="20"/>
      <w:szCs w:val="20"/>
    </w:rPr>
  </w:style>
  <w:style w:type="character" w:customStyle="1" w:styleId="CommentTextChar">
    <w:name w:val="Comment Text Char"/>
    <w:link w:val="CommentText1"/>
    <w:uiPriority w:val="99"/>
    <w:rsid w:val="0061553B"/>
    <w:rPr>
      <w:rFonts w:ascii="Arial" w:eastAsia="宋体" w:hAnsi="Arial" w:cs="Times New Roman"/>
      <w:kern w:val="0"/>
      <w:sz w:val="20"/>
      <w:szCs w:val="20"/>
      <w:lang w:val="en-US"/>
    </w:rPr>
  </w:style>
  <w:style w:type="character" w:customStyle="1" w:styleId="SubtitleChar">
    <w:name w:val="Subtitle Char"/>
    <w:link w:val="Subtitle1"/>
    <w:uiPriority w:val="11"/>
    <w:rsid w:val="0061553B"/>
    <w:rPr>
      <w:rFonts w:ascii="Cambria" w:eastAsia="宋体" w:hAnsi="Cambria"/>
      <w:b/>
      <w:bCs/>
      <w:kern w:val="28"/>
      <w:sz w:val="32"/>
      <w:szCs w:val="32"/>
      <w:lang w:val="en-US"/>
    </w:rPr>
  </w:style>
  <w:style w:type="paragraph" w:customStyle="1" w:styleId="Subtitle1">
    <w:name w:val="Subtitle1"/>
    <w:basedOn w:val="a"/>
    <w:next w:val="a"/>
    <w:link w:val="SubtitleChar"/>
    <w:uiPriority w:val="11"/>
    <w:rsid w:val="0061553B"/>
    <w:pPr>
      <w:widowControl/>
      <w:spacing w:before="240" w:after="60" w:line="312" w:lineRule="auto"/>
      <w:jc w:val="center"/>
      <w:outlineLvl w:val="1"/>
    </w:pPr>
    <w:rPr>
      <w:rFonts w:ascii="Cambria" w:eastAsia="宋体" w:hAnsi="Cambria"/>
      <w:b/>
      <w:bCs/>
      <w:kern w:val="28"/>
      <w:sz w:val="32"/>
      <w:szCs w:val="32"/>
    </w:rPr>
  </w:style>
  <w:style w:type="character" w:customStyle="1" w:styleId="FooterChar1">
    <w:name w:val="Footer Char1"/>
    <w:uiPriority w:val="99"/>
    <w:rsid w:val="0061553B"/>
    <w:rPr>
      <w:rFonts w:ascii="Calibri" w:hAnsi="Calibri"/>
      <w:kern w:val="2"/>
      <w:sz w:val="18"/>
      <w:szCs w:val="18"/>
    </w:rPr>
  </w:style>
  <w:style w:type="character" w:customStyle="1" w:styleId="CommentReference1">
    <w:name w:val="Comment Reference1"/>
    <w:rsid w:val="0061553B"/>
    <w:rPr>
      <w:sz w:val="16"/>
      <w:szCs w:val="16"/>
    </w:rPr>
  </w:style>
  <w:style w:type="character" w:styleId="ab">
    <w:name w:val="Emphasis"/>
    <w:qFormat/>
    <w:rsid w:val="0061553B"/>
    <w:rPr>
      <w:i/>
      <w:iCs/>
    </w:rPr>
  </w:style>
  <w:style w:type="paragraph" w:customStyle="1" w:styleId="BalloonText1">
    <w:name w:val="Balloon Text1"/>
    <w:basedOn w:val="a"/>
    <w:link w:val="BalloonTextChar"/>
    <w:uiPriority w:val="99"/>
    <w:rsid w:val="0061553B"/>
    <w:pPr>
      <w:widowControl/>
      <w:jc w:val="left"/>
    </w:pPr>
    <w:rPr>
      <w:rFonts w:ascii="Times New Roman" w:eastAsia="宋体" w:hAnsi="Times New Roman" w:cs="Times New Roman"/>
      <w:kern w:val="0"/>
      <w:sz w:val="18"/>
      <w:szCs w:val="18"/>
    </w:rPr>
  </w:style>
  <w:style w:type="character" w:customStyle="1" w:styleId="spelle">
    <w:name w:val="spelle"/>
    <w:basedOn w:val="a0"/>
    <w:rsid w:val="0061553B"/>
  </w:style>
  <w:style w:type="character" w:customStyle="1" w:styleId="grame">
    <w:name w:val="grame"/>
    <w:basedOn w:val="a0"/>
    <w:rsid w:val="0061553B"/>
  </w:style>
  <w:style w:type="character" w:styleId="ac">
    <w:name w:val="Strong"/>
    <w:qFormat/>
    <w:rsid w:val="0061553B"/>
    <w:rPr>
      <w:b/>
      <w:bCs/>
    </w:rPr>
  </w:style>
  <w:style w:type="character" w:customStyle="1" w:styleId="mtpsfootercopyright">
    <w:name w:val="mtpsfootercopyright"/>
    <w:basedOn w:val="a0"/>
    <w:rsid w:val="0061553B"/>
  </w:style>
  <w:style w:type="character" w:customStyle="1" w:styleId="PlaceholderText1">
    <w:name w:val="Placeholder Text1"/>
    <w:rsid w:val="0061553B"/>
    <w:rPr>
      <w:color w:val="808080"/>
    </w:rPr>
  </w:style>
  <w:style w:type="character" w:customStyle="1" w:styleId="HeaderChar1">
    <w:name w:val="Header Char1"/>
    <w:uiPriority w:val="99"/>
    <w:rsid w:val="0061553B"/>
    <w:rPr>
      <w:rFonts w:ascii="Calibri" w:hAnsi="Calibri"/>
      <w:kern w:val="2"/>
      <w:sz w:val="18"/>
      <w:szCs w:val="18"/>
    </w:rPr>
  </w:style>
  <w:style w:type="character" w:customStyle="1" w:styleId="FollowedHyperlink1">
    <w:name w:val="FollowedHyperlink1"/>
    <w:rsid w:val="0061553B"/>
    <w:rPr>
      <w:color w:val="800080"/>
      <w:u w:val="single"/>
    </w:rPr>
  </w:style>
  <w:style w:type="paragraph" w:customStyle="1" w:styleId="ListParagraph1">
    <w:name w:val="List Paragraph1"/>
    <w:basedOn w:val="a"/>
    <w:uiPriority w:val="99"/>
    <w:rsid w:val="0061553B"/>
    <w:pPr>
      <w:ind w:firstLineChars="200" w:firstLine="420"/>
    </w:pPr>
    <w:rPr>
      <w:rFonts w:ascii="Calibri" w:eastAsia="宋体" w:hAnsi="Calibri" w:cs="Times New Roman"/>
    </w:rPr>
  </w:style>
  <w:style w:type="paragraph" w:customStyle="1" w:styleId="APISourceCode">
    <w:name w:val="API_Source Code"/>
    <w:basedOn w:val="a"/>
    <w:qFormat/>
    <w:rsid w:val="0061553B"/>
    <w:pPr>
      <w:widowControl/>
      <w:spacing w:before="0" w:beforeAutospacing="0" w:after="0" w:afterAutospacing="0"/>
      <w:jc w:val="left"/>
    </w:pPr>
    <w:rPr>
      <w:rFonts w:ascii="Courier New" w:eastAsia="宋体" w:hAnsi="Courier New" w:cs="Courier New"/>
      <w:szCs w:val="18"/>
    </w:rPr>
  </w:style>
  <w:style w:type="paragraph" w:customStyle="1" w:styleId="Title1">
    <w:name w:val="Title1"/>
    <w:basedOn w:val="a"/>
    <w:next w:val="a"/>
    <w:uiPriority w:val="99"/>
    <w:rsid w:val="0061553B"/>
    <w:pPr>
      <w:widowControl/>
      <w:jc w:val="center"/>
    </w:pPr>
    <w:rPr>
      <w:rFonts w:eastAsia="宋体" w:cs="Times New Roman"/>
      <w:b/>
      <w:sz w:val="44"/>
      <w:szCs w:val="36"/>
    </w:rPr>
  </w:style>
  <w:style w:type="paragraph" w:customStyle="1" w:styleId="dth4">
    <w:name w:val="dth4"/>
    <w:basedOn w:val="a"/>
    <w:uiPriority w:val="99"/>
    <w:rsid w:val="0061553B"/>
    <w:pPr>
      <w:widowControl/>
      <w:jc w:val="left"/>
    </w:pPr>
    <w:rPr>
      <w:rFonts w:ascii="Calibri" w:eastAsia="宋体" w:hAnsi="Calibri" w:cs="Times New Roman"/>
      <w:szCs w:val="21"/>
    </w:rPr>
  </w:style>
  <w:style w:type="paragraph" w:customStyle="1" w:styleId="TableofAuthorities1">
    <w:name w:val="Table of Authorities1"/>
    <w:basedOn w:val="a"/>
    <w:next w:val="a"/>
    <w:uiPriority w:val="99"/>
    <w:rsid w:val="0061553B"/>
    <w:pPr>
      <w:widowControl/>
      <w:spacing w:before="240" w:after="0"/>
      <w:ind w:left="200" w:hanging="200"/>
      <w:jc w:val="left"/>
    </w:pPr>
    <w:rPr>
      <w:rFonts w:ascii="Calibri" w:eastAsia="宋体" w:hAnsi="Calibri" w:cs="Calibri"/>
      <w:szCs w:val="20"/>
    </w:rPr>
  </w:style>
  <w:style w:type="paragraph" w:customStyle="1" w:styleId="APIStyle">
    <w:name w:val="API_Style"/>
    <w:basedOn w:val="a"/>
    <w:uiPriority w:val="99"/>
    <w:rsid w:val="0061553B"/>
    <w:pPr>
      <w:widowControl/>
      <w:spacing w:before="120" w:beforeAutospacing="0"/>
      <w:jc w:val="left"/>
    </w:pPr>
    <w:rPr>
      <w:rFonts w:ascii="Calibri" w:eastAsia="宋体" w:hAnsi="Calibri" w:cs="Times New Roman"/>
      <w:b/>
      <w:color w:val="244061"/>
      <w:sz w:val="24"/>
      <w:szCs w:val="21"/>
    </w:rPr>
  </w:style>
  <w:style w:type="paragraph" w:customStyle="1" w:styleId="TOCHeading1">
    <w:name w:val="TOC Heading1"/>
    <w:basedOn w:val="10"/>
    <w:next w:val="a"/>
    <w:uiPriority w:val="99"/>
    <w:rsid w:val="0061553B"/>
    <w:pPr>
      <w:tabs>
        <w:tab w:val="left" w:pos="851"/>
      </w:tabs>
      <w:spacing w:before="480" w:after="0" w:line="276" w:lineRule="auto"/>
      <w:outlineLvl w:val="9"/>
    </w:pPr>
    <w:rPr>
      <w:rFonts w:ascii="Cambria" w:eastAsia="宋体" w:hAnsi="Cambria" w:cs="Times New Roman"/>
      <w:color w:val="365F91"/>
      <w:kern w:val="0"/>
      <w:sz w:val="28"/>
      <w:szCs w:val="28"/>
      <w:lang w:eastAsia="en-US"/>
    </w:rPr>
  </w:style>
  <w:style w:type="paragraph" w:styleId="70">
    <w:name w:val="toc 7"/>
    <w:basedOn w:val="a"/>
    <w:next w:val="a"/>
    <w:uiPriority w:val="39"/>
    <w:rsid w:val="0061553B"/>
    <w:pPr>
      <w:widowControl/>
      <w:spacing w:before="0" w:after="0"/>
      <w:ind w:left="1260"/>
      <w:jc w:val="left"/>
    </w:pPr>
    <w:rPr>
      <w:rFonts w:ascii="Calibri" w:eastAsia="宋体" w:hAnsi="Calibri" w:cs="Calibri"/>
      <w:sz w:val="18"/>
      <w:szCs w:val="18"/>
    </w:rPr>
  </w:style>
  <w:style w:type="paragraph" w:styleId="80">
    <w:name w:val="toc 8"/>
    <w:basedOn w:val="a"/>
    <w:next w:val="a"/>
    <w:uiPriority w:val="39"/>
    <w:rsid w:val="0061553B"/>
    <w:pPr>
      <w:widowControl/>
      <w:spacing w:before="0" w:after="0"/>
      <w:ind w:left="1470"/>
      <w:jc w:val="left"/>
    </w:pPr>
    <w:rPr>
      <w:rFonts w:ascii="Calibri" w:eastAsia="宋体" w:hAnsi="Calibri" w:cs="Calibri"/>
      <w:sz w:val="18"/>
      <w:szCs w:val="18"/>
    </w:rPr>
  </w:style>
  <w:style w:type="paragraph" w:customStyle="1" w:styleId="PlainText1">
    <w:name w:val="Plain Text1"/>
    <w:basedOn w:val="a"/>
    <w:uiPriority w:val="99"/>
    <w:rsid w:val="0061553B"/>
    <w:pPr>
      <w:adjustRightInd w:val="0"/>
      <w:spacing w:before="0" w:beforeAutospacing="0" w:after="0" w:afterAutospacing="0"/>
      <w:textAlignment w:val="baseline"/>
    </w:pPr>
    <w:rPr>
      <w:rFonts w:ascii="宋体" w:eastAsia="宋体" w:hAnsi="Courier New" w:cs="Times New Roman"/>
      <w:szCs w:val="20"/>
    </w:rPr>
  </w:style>
  <w:style w:type="paragraph" w:customStyle="1" w:styleId="Revision1">
    <w:name w:val="Revision1"/>
    <w:uiPriority w:val="99"/>
    <w:rsid w:val="0061553B"/>
    <w:rPr>
      <w:rFonts w:ascii="Times New Roman" w:eastAsia="宋体" w:hAnsi="Times New Roman" w:cs="Times New Roman"/>
      <w:kern w:val="0"/>
      <w:sz w:val="20"/>
      <w:szCs w:val="20"/>
    </w:rPr>
  </w:style>
  <w:style w:type="paragraph" w:customStyle="1" w:styleId="NormalIndent1">
    <w:name w:val="Normal Indent1"/>
    <w:basedOn w:val="a"/>
    <w:uiPriority w:val="99"/>
    <w:rsid w:val="0061553B"/>
    <w:pPr>
      <w:spacing w:before="0" w:beforeAutospacing="0" w:after="0" w:afterAutospacing="0"/>
      <w:ind w:firstLine="420"/>
    </w:pPr>
    <w:rPr>
      <w:rFonts w:ascii="Times New Roman" w:eastAsia="宋体" w:hAnsi="Times New Roman" w:cs="Times New Roman"/>
      <w:szCs w:val="20"/>
    </w:rPr>
  </w:style>
  <w:style w:type="paragraph" w:styleId="50">
    <w:name w:val="toc 5"/>
    <w:basedOn w:val="a"/>
    <w:next w:val="a"/>
    <w:uiPriority w:val="39"/>
    <w:rsid w:val="0061553B"/>
    <w:pPr>
      <w:widowControl/>
      <w:spacing w:before="0" w:after="0"/>
      <w:ind w:left="840"/>
      <w:jc w:val="left"/>
    </w:pPr>
    <w:rPr>
      <w:rFonts w:ascii="Calibri" w:eastAsia="宋体" w:hAnsi="Calibri" w:cs="Calibri"/>
      <w:sz w:val="18"/>
      <w:szCs w:val="18"/>
    </w:rPr>
  </w:style>
  <w:style w:type="paragraph" w:styleId="90">
    <w:name w:val="toc 9"/>
    <w:basedOn w:val="a"/>
    <w:next w:val="a"/>
    <w:uiPriority w:val="39"/>
    <w:rsid w:val="0061553B"/>
    <w:pPr>
      <w:widowControl/>
      <w:spacing w:before="0" w:after="0"/>
      <w:ind w:left="1680"/>
      <w:jc w:val="left"/>
    </w:pPr>
    <w:rPr>
      <w:rFonts w:ascii="Calibri" w:eastAsia="宋体" w:hAnsi="Calibri" w:cs="Calibri"/>
      <w:sz w:val="18"/>
      <w:szCs w:val="18"/>
    </w:rPr>
  </w:style>
  <w:style w:type="paragraph" w:customStyle="1" w:styleId="section1">
    <w:name w:val="section1"/>
    <w:basedOn w:val="a"/>
    <w:uiPriority w:val="99"/>
    <w:rsid w:val="0061553B"/>
    <w:pPr>
      <w:widowControl/>
      <w:jc w:val="left"/>
    </w:pPr>
    <w:rPr>
      <w:rFonts w:ascii="Times New Roman" w:eastAsia="宋体" w:hAnsi="Times New Roman" w:cs="Times New Roman"/>
      <w:szCs w:val="21"/>
    </w:rPr>
  </w:style>
  <w:style w:type="paragraph" w:customStyle="1" w:styleId="NormalWeb1">
    <w:name w:val="Normal (Web)1"/>
    <w:basedOn w:val="a"/>
    <w:uiPriority w:val="99"/>
    <w:rsid w:val="0061553B"/>
    <w:pPr>
      <w:widowControl/>
      <w:jc w:val="left"/>
    </w:pPr>
    <w:rPr>
      <w:rFonts w:ascii="宋体" w:eastAsia="宋体" w:hAnsi="宋体" w:cs="宋体"/>
      <w:sz w:val="24"/>
      <w:szCs w:val="21"/>
    </w:rPr>
  </w:style>
  <w:style w:type="paragraph" w:customStyle="1" w:styleId="APIParameter">
    <w:name w:val="API_Parameter"/>
    <w:uiPriority w:val="99"/>
    <w:rsid w:val="0061553B"/>
    <w:pPr>
      <w:spacing w:before="120"/>
    </w:pPr>
    <w:rPr>
      <w:rFonts w:ascii="Arial" w:eastAsia="Times New Roman" w:hAnsi="Arial" w:cs="Times New Roman"/>
      <w:i/>
      <w:kern w:val="0"/>
      <w:sz w:val="20"/>
      <w:szCs w:val="20"/>
    </w:rPr>
  </w:style>
  <w:style w:type="paragraph" w:customStyle="1" w:styleId="TOAHeading1">
    <w:name w:val="TOA Heading1"/>
    <w:basedOn w:val="a"/>
    <w:next w:val="a"/>
    <w:uiPriority w:val="99"/>
    <w:rsid w:val="0061553B"/>
    <w:pPr>
      <w:widowControl/>
      <w:spacing w:before="240" w:after="0"/>
      <w:jc w:val="left"/>
    </w:pPr>
    <w:rPr>
      <w:rFonts w:ascii="Calibri" w:eastAsia="宋体" w:hAnsi="Calibri" w:cs="Calibri"/>
      <w:b/>
      <w:bCs/>
      <w:i/>
      <w:iCs/>
      <w:sz w:val="24"/>
      <w:szCs w:val="21"/>
    </w:rPr>
  </w:style>
  <w:style w:type="paragraph" w:styleId="60">
    <w:name w:val="toc 6"/>
    <w:basedOn w:val="a"/>
    <w:next w:val="a"/>
    <w:uiPriority w:val="39"/>
    <w:rsid w:val="0061553B"/>
    <w:pPr>
      <w:widowControl/>
      <w:spacing w:before="0" w:after="0"/>
      <w:ind w:left="1050"/>
      <w:jc w:val="left"/>
    </w:pPr>
    <w:rPr>
      <w:rFonts w:ascii="Calibri" w:eastAsia="宋体" w:hAnsi="Calibri" w:cs="Calibri"/>
      <w:sz w:val="18"/>
      <w:szCs w:val="18"/>
    </w:rPr>
  </w:style>
  <w:style w:type="character" w:styleId="ad">
    <w:name w:val="annotation reference"/>
    <w:uiPriority w:val="99"/>
    <w:unhideWhenUsed/>
    <w:rsid w:val="0061553B"/>
    <w:rPr>
      <w:sz w:val="16"/>
      <w:szCs w:val="16"/>
    </w:rPr>
  </w:style>
  <w:style w:type="paragraph" w:styleId="ae">
    <w:name w:val="annotation text"/>
    <w:basedOn w:val="a"/>
    <w:link w:val="Char3"/>
    <w:uiPriority w:val="99"/>
    <w:unhideWhenUsed/>
    <w:rsid w:val="0061553B"/>
    <w:pPr>
      <w:widowControl/>
      <w:jc w:val="left"/>
    </w:pPr>
    <w:rPr>
      <w:rFonts w:ascii="Calibri" w:eastAsia="宋体" w:hAnsi="Calibri" w:cs="Times New Roman"/>
      <w:sz w:val="20"/>
      <w:szCs w:val="20"/>
    </w:rPr>
  </w:style>
  <w:style w:type="character" w:customStyle="1" w:styleId="Char3">
    <w:name w:val="批注文字 Char"/>
    <w:basedOn w:val="a0"/>
    <w:link w:val="ae"/>
    <w:uiPriority w:val="99"/>
    <w:rsid w:val="0061553B"/>
    <w:rPr>
      <w:rFonts w:ascii="Calibri" w:eastAsia="宋体" w:hAnsi="Calibri" w:cs="Times New Roman"/>
      <w:sz w:val="20"/>
      <w:szCs w:val="20"/>
    </w:rPr>
  </w:style>
  <w:style w:type="paragraph" w:styleId="af">
    <w:name w:val="annotation subject"/>
    <w:basedOn w:val="ae"/>
    <w:next w:val="ae"/>
    <w:link w:val="Char4"/>
    <w:uiPriority w:val="99"/>
    <w:semiHidden/>
    <w:unhideWhenUsed/>
    <w:rsid w:val="0061553B"/>
    <w:rPr>
      <w:b/>
      <w:bCs/>
    </w:rPr>
  </w:style>
  <w:style w:type="character" w:customStyle="1" w:styleId="Char4">
    <w:name w:val="批注主题 Char"/>
    <w:basedOn w:val="Char3"/>
    <w:link w:val="af"/>
    <w:uiPriority w:val="99"/>
    <w:semiHidden/>
    <w:rsid w:val="0061553B"/>
    <w:rPr>
      <w:rFonts w:ascii="Calibri" w:eastAsia="宋体" w:hAnsi="Calibri" w:cs="Times New Roman"/>
      <w:b/>
      <w:bCs/>
      <w:sz w:val="20"/>
      <w:szCs w:val="20"/>
    </w:rPr>
  </w:style>
  <w:style w:type="character" w:customStyle="1" w:styleId="BalloonTextChar1">
    <w:name w:val="Balloon Text Char1"/>
    <w:uiPriority w:val="99"/>
    <w:rsid w:val="0061553B"/>
    <w:rPr>
      <w:rFonts w:ascii="Tahoma" w:hAnsi="Tahoma" w:cs="Tahoma"/>
      <w:kern w:val="2"/>
      <w:sz w:val="16"/>
      <w:szCs w:val="16"/>
    </w:rPr>
  </w:style>
  <w:style w:type="character" w:customStyle="1" w:styleId="TitleChar1">
    <w:name w:val="Title Char1"/>
    <w:uiPriority w:val="10"/>
    <w:rsid w:val="0061553B"/>
    <w:rPr>
      <w:rFonts w:ascii="Cambria" w:eastAsia="宋体" w:hAnsi="Cambria" w:cs="Times New Roman"/>
      <w:b/>
      <w:bCs/>
      <w:kern w:val="28"/>
      <w:sz w:val="32"/>
      <w:szCs w:val="32"/>
    </w:rPr>
  </w:style>
  <w:style w:type="paragraph" w:styleId="af0">
    <w:name w:val="Document Map"/>
    <w:basedOn w:val="a"/>
    <w:link w:val="Char5"/>
    <w:uiPriority w:val="99"/>
    <w:unhideWhenUsed/>
    <w:rsid w:val="0061553B"/>
    <w:pPr>
      <w:widowControl/>
      <w:jc w:val="left"/>
    </w:pPr>
    <w:rPr>
      <w:rFonts w:ascii="宋体" w:eastAsia="宋体" w:hAnsi="Calibri" w:cs="Times New Roman"/>
      <w:sz w:val="18"/>
      <w:szCs w:val="18"/>
    </w:rPr>
  </w:style>
  <w:style w:type="character" w:customStyle="1" w:styleId="Char5">
    <w:name w:val="文档结构图 Char"/>
    <w:basedOn w:val="a0"/>
    <w:link w:val="af0"/>
    <w:uiPriority w:val="99"/>
    <w:rsid w:val="0061553B"/>
    <w:rPr>
      <w:rFonts w:ascii="宋体" w:eastAsia="宋体" w:hAnsi="Calibri" w:cs="Times New Roman"/>
      <w:sz w:val="18"/>
      <w:szCs w:val="18"/>
    </w:rPr>
  </w:style>
  <w:style w:type="character" w:styleId="af1">
    <w:name w:val="FollowedHyperlink"/>
    <w:uiPriority w:val="99"/>
    <w:unhideWhenUsed/>
    <w:rsid w:val="0061553B"/>
    <w:rPr>
      <w:color w:val="800080"/>
      <w:u w:val="single"/>
    </w:rPr>
  </w:style>
  <w:style w:type="paragraph" w:customStyle="1" w:styleId="NormalIndent2">
    <w:name w:val="Normal Indent2"/>
    <w:basedOn w:val="a"/>
    <w:uiPriority w:val="99"/>
    <w:rsid w:val="0061553B"/>
    <w:pPr>
      <w:spacing w:before="0" w:beforeAutospacing="0" w:after="0" w:afterAutospacing="0"/>
      <w:ind w:firstLine="420"/>
    </w:pPr>
    <w:rPr>
      <w:rFonts w:ascii="Times New Roman" w:eastAsia="宋体" w:hAnsi="Times New Roman" w:cs="Times New Roman"/>
      <w:szCs w:val="20"/>
    </w:rPr>
  </w:style>
  <w:style w:type="character" w:customStyle="1" w:styleId="12">
    <w:name w:val="批注引用1"/>
    <w:rsid w:val="0061553B"/>
    <w:rPr>
      <w:sz w:val="16"/>
      <w:szCs w:val="16"/>
    </w:rPr>
  </w:style>
  <w:style w:type="paragraph" w:customStyle="1" w:styleId="13">
    <w:name w:val="页脚1"/>
    <w:basedOn w:val="a"/>
    <w:link w:val="FooterChar"/>
    <w:uiPriority w:val="99"/>
    <w:rsid w:val="0061553B"/>
    <w:pPr>
      <w:widowControl/>
      <w:tabs>
        <w:tab w:val="center" w:pos="4320"/>
        <w:tab w:val="right" w:pos="8640"/>
      </w:tabs>
      <w:jc w:val="left"/>
    </w:pPr>
    <w:rPr>
      <w:rFonts w:eastAsia="宋体" w:cs="Times New Roman"/>
      <w:szCs w:val="21"/>
    </w:rPr>
  </w:style>
  <w:style w:type="paragraph" w:customStyle="1" w:styleId="14">
    <w:name w:val="批注文字1"/>
    <w:basedOn w:val="a"/>
    <w:uiPriority w:val="99"/>
    <w:rsid w:val="0061553B"/>
    <w:pPr>
      <w:widowControl/>
      <w:jc w:val="left"/>
    </w:pPr>
    <w:rPr>
      <w:rFonts w:eastAsia="宋体" w:cs="Times New Roman"/>
      <w:kern w:val="0"/>
      <w:sz w:val="20"/>
      <w:szCs w:val="20"/>
    </w:rPr>
  </w:style>
  <w:style w:type="paragraph" w:customStyle="1" w:styleId="15">
    <w:name w:val="页眉1"/>
    <w:basedOn w:val="a"/>
    <w:link w:val="HeaderChar"/>
    <w:uiPriority w:val="99"/>
    <w:rsid w:val="0061553B"/>
    <w:pPr>
      <w:widowControl/>
      <w:pBdr>
        <w:bottom w:val="single" w:sz="6" w:space="1" w:color="auto"/>
      </w:pBdr>
      <w:tabs>
        <w:tab w:val="center" w:pos="4153"/>
        <w:tab w:val="right" w:pos="8306"/>
      </w:tabs>
      <w:snapToGrid w:val="0"/>
      <w:jc w:val="center"/>
    </w:pPr>
    <w:rPr>
      <w:rFonts w:ascii="Calibri" w:eastAsia="宋体" w:hAnsi="Calibri" w:cs="Times New Roman"/>
      <w:sz w:val="18"/>
      <w:szCs w:val="18"/>
    </w:rPr>
  </w:style>
  <w:style w:type="paragraph" w:customStyle="1" w:styleId="16">
    <w:name w:val="引文目录1"/>
    <w:basedOn w:val="a"/>
    <w:next w:val="a"/>
    <w:uiPriority w:val="99"/>
    <w:rsid w:val="0061553B"/>
    <w:pPr>
      <w:widowControl/>
      <w:spacing w:before="240" w:after="0"/>
      <w:ind w:left="200" w:hanging="200"/>
      <w:jc w:val="left"/>
    </w:pPr>
    <w:rPr>
      <w:rFonts w:ascii="Calibri" w:eastAsia="宋体" w:hAnsi="Calibri" w:cs="Calibri"/>
      <w:szCs w:val="20"/>
    </w:rPr>
  </w:style>
  <w:style w:type="paragraph" w:customStyle="1" w:styleId="17">
    <w:name w:val="批注主题1"/>
    <w:basedOn w:val="14"/>
    <w:next w:val="14"/>
    <w:uiPriority w:val="99"/>
    <w:rsid w:val="0061553B"/>
    <w:rPr>
      <w:b/>
      <w:bCs/>
    </w:rPr>
  </w:style>
  <w:style w:type="paragraph" w:customStyle="1" w:styleId="18">
    <w:name w:val="引文目录标题1"/>
    <w:basedOn w:val="a"/>
    <w:next w:val="a"/>
    <w:uiPriority w:val="99"/>
    <w:rsid w:val="0061553B"/>
    <w:pPr>
      <w:widowControl/>
      <w:spacing w:before="240" w:after="0"/>
      <w:jc w:val="left"/>
    </w:pPr>
    <w:rPr>
      <w:rFonts w:ascii="Calibri" w:eastAsia="宋体" w:hAnsi="Calibri" w:cs="Calibri"/>
      <w:b/>
      <w:bCs/>
      <w:i/>
      <w:iCs/>
      <w:sz w:val="24"/>
      <w:szCs w:val="21"/>
    </w:rPr>
  </w:style>
  <w:style w:type="paragraph" w:styleId="af2">
    <w:name w:val="No Spacing"/>
    <w:uiPriority w:val="1"/>
    <w:qFormat/>
    <w:rsid w:val="0061553B"/>
    <w:rPr>
      <w:rFonts w:ascii="Calibri" w:eastAsia="宋体" w:hAnsi="Calibri" w:cs="Times New Roman"/>
      <w:szCs w:val="21"/>
    </w:rPr>
  </w:style>
  <w:style w:type="paragraph" w:customStyle="1" w:styleId="19">
    <w:name w:val="正文缩进1"/>
    <w:basedOn w:val="a"/>
    <w:rsid w:val="0061553B"/>
    <w:pPr>
      <w:spacing w:before="0" w:beforeAutospacing="0" w:after="0" w:afterAutospacing="0"/>
      <w:ind w:firstLine="420"/>
    </w:pPr>
    <w:rPr>
      <w:rFonts w:ascii="Times New Roman" w:eastAsia="宋体" w:hAnsi="Times New Roman" w:cs="Times New Roman"/>
      <w:szCs w:val="20"/>
    </w:rPr>
  </w:style>
  <w:style w:type="paragraph" w:customStyle="1" w:styleId="APIStyle0">
    <w:name w:val="样式 API_Style + 段前: 0 磅 段后: 自动"/>
    <w:basedOn w:val="APIStyle"/>
    <w:rsid w:val="0061553B"/>
    <w:pPr>
      <w:spacing w:before="0" w:after="0" w:afterAutospacing="0"/>
    </w:pPr>
    <w:rPr>
      <w:rFonts w:cs="宋体"/>
      <w:bCs/>
      <w:szCs w:val="20"/>
    </w:rPr>
  </w:style>
  <w:style w:type="paragraph" w:customStyle="1" w:styleId="21">
    <w:name w:val="正文缩进2"/>
    <w:basedOn w:val="a"/>
    <w:uiPriority w:val="99"/>
    <w:rsid w:val="0061553B"/>
    <w:pPr>
      <w:spacing w:before="0" w:beforeAutospacing="0" w:after="0" w:afterAutospacing="0"/>
      <w:ind w:firstLine="420"/>
    </w:pPr>
    <w:rPr>
      <w:rFonts w:ascii="Times New Roman" w:eastAsia="宋体" w:hAnsi="Times New Roman" w:cs="Times New Roman"/>
      <w:szCs w:val="20"/>
    </w:rPr>
  </w:style>
  <w:style w:type="paragraph" w:customStyle="1" w:styleId="31">
    <w:name w:val="正文缩进3"/>
    <w:basedOn w:val="a"/>
    <w:uiPriority w:val="99"/>
    <w:rsid w:val="0061553B"/>
    <w:pPr>
      <w:spacing w:before="0" w:beforeAutospacing="0" w:after="0" w:afterAutospacing="0"/>
      <w:ind w:firstLine="420"/>
    </w:pPr>
    <w:rPr>
      <w:rFonts w:ascii="Times New Roman" w:eastAsia="宋体" w:hAnsi="Times New Roman" w:cs="Times New Roman"/>
      <w:szCs w:val="20"/>
    </w:rPr>
  </w:style>
  <w:style w:type="paragraph" w:customStyle="1" w:styleId="3XGDHeading315">
    <w:name w:val="样式 标题 3XGD_Heading 3 + 左侧:  1.5 厘米 段前: 自动"/>
    <w:basedOn w:val="3"/>
    <w:uiPriority w:val="99"/>
    <w:rsid w:val="0061553B"/>
    <w:pPr>
      <w:numPr>
        <w:ilvl w:val="0"/>
        <w:numId w:val="3"/>
      </w:numPr>
      <w:tabs>
        <w:tab w:val="left" w:pos="1276"/>
      </w:tabs>
    </w:pPr>
    <w:rPr>
      <w:rFonts w:eastAsia="宋体" w:cs="宋体"/>
      <w:szCs w:val="20"/>
    </w:rPr>
  </w:style>
  <w:style w:type="paragraph" w:customStyle="1" w:styleId="3XGDHeading300">
    <w:name w:val="样式 标题 3XGD_Heading 3 + 左侧:  0 厘米 首行缩进:  0 厘米 段前: 自动"/>
    <w:basedOn w:val="3"/>
    <w:link w:val="3XGDHeading300Char"/>
    <w:rsid w:val="0061553B"/>
    <w:pPr>
      <w:numPr>
        <w:numId w:val="4"/>
      </w:numPr>
      <w:tabs>
        <w:tab w:val="left" w:pos="1276"/>
      </w:tabs>
    </w:pPr>
    <w:rPr>
      <w:rFonts w:eastAsia="宋体" w:cs="宋体"/>
    </w:rPr>
  </w:style>
  <w:style w:type="character" w:customStyle="1" w:styleId="3XGDHeading300Char">
    <w:name w:val="样式 标题 3XGD_Heading 3 + 左侧:  0 厘米 首行缩进:  0 厘米 段前: 自动 Char"/>
    <w:link w:val="3XGDHeading300"/>
    <w:rsid w:val="0061553B"/>
    <w:rPr>
      <w:rFonts w:ascii="Arial" w:eastAsia="宋体" w:hAnsi="Arial" w:cs="宋体"/>
      <w:b/>
      <w:bCs/>
      <w:kern w:val="44"/>
      <w:sz w:val="28"/>
      <w:szCs w:val="44"/>
    </w:rPr>
  </w:style>
  <w:style w:type="paragraph" w:customStyle="1" w:styleId="1">
    <w:name w:val="样式1"/>
    <w:basedOn w:val="10"/>
    <w:link w:val="1Char0"/>
    <w:rsid w:val="0061553B"/>
    <w:pPr>
      <w:numPr>
        <w:numId w:val="2"/>
      </w:numPr>
      <w:tabs>
        <w:tab w:val="left" w:pos="851"/>
      </w:tabs>
    </w:pPr>
    <w:rPr>
      <w:rFonts w:eastAsia="宋体" w:cs="Times New Roman"/>
    </w:rPr>
  </w:style>
  <w:style w:type="character" w:customStyle="1" w:styleId="1Char0">
    <w:name w:val="样式1 Char"/>
    <w:link w:val="1"/>
    <w:rsid w:val="0061553B"/>
    <w:rPr>
      <w:rFonts w:ascii="Arial" w:eastAsia="宋体" w:hAnsi="Arial" w:cs="Times New Roman"/>
      <w:b/>
      <w:bCs/>
      <w:kern w:val="44"/>
      <w:sz w:val="36"/>
      <w:szCs w:val="44"/>
    </w:rPr>
  </w:style>
  <w:style w:type="character" w:customStyle="1" w:styleId="Char10">
    <w:name w:val="批注文字 Char1"/>
    <w:uiPriority w:val="99"/>
    <w:semiHidden/>
    <w:rsid w:val="0061553B"/>
    <w:rPr>
      <w:rFonts w:ascii="Calibri" w:eastAsia="宋体" w:hAnsi="Calibri" w:cs="Times New Roman"/>
      <w:szCs w:val="21"/>
    </w:rPr>
  </w:style>
  <w:style w:type="paragraph" w:styleId="af3">
    <w:name w:val="Date"/>
    <w:basedOn w:val="a"/>
    <w:next w:val="a"/>
    <w:link w:val="Char6"/>
    <w:uiPriority w:val="99"/>
    <w:semiHidden/>
    <w:unhideWhenUsed/>
    <w:rsid w:val="0061553B"/>
    <w:pPr>
      <w:widowControl/>
      <w:ind w:leftChars="2500" w:left="100"/>
      <w:jc w:val="left"/>
    </w:pPr>
    <w:rPr>
      <w:rFonts w:ascii="Calibri" w:eastAsia="宋体" w:hAnsi="Calibri" w:cs="Times New Roman"/>
      <w:szCs w:val="21"/>
    </w:rPr>
  </w:style>
  <w:style w:type="character" w:customStyle="1" w:styleId="Char6">
    <w:name w:val="日期 Char"/>
    <w:basedOn w:val="a0"/>
    <w:link w:val="af3"/>
    <w:uiPriority w:val="99"/>
    <w:semiHidden/>
    <w:rsid w:val="0061553B"/>
    <w:rPr>
      <w:rFonts w:ascii="Calibri" w:eastAsia="宋体" w:hAnsi="Calibri" w:cs="Times New Roman"/>
      <w:szCs w:val="21"/>
    </w:rPr>
  </w:style>
  <w:style w:type="paragraph" w:styleId="af4">
    <w:name w:val="Revision"/>
    <w:hidden/>
    <w:uiPriority w:val="99"/>
    <w:semiHidden/>
    <w:rsid w:val="0061553B"/>
    <w:rPr>
      <w:rFonts w:ascii="Calibri" w:eastAsia="宋体" w:hAnsi="Calibri" w:cs="Times New Roman"/>
      <w:szCs w:val="21"/>
    </w:rPr>
  </w:style>
  <w:style w:type="paragraph" w:styleId="af5">
    <w:name w:val="Normal (Web)"/>
    <w:basedOn w:val="a"/>
    <w:uiPriority w:val="99"/>
    <w:unhideWhenUsed/>
    <w:rsid w:val="0061553B"/>
    <w:pPr>
      <w:widowControl/>
      <w:jc w:val="left"/>
    </w:pPr>
    <w:rPr>
      <w:rFonts w:ascii="宋体" w:eastAsia="宋体" w:hAnsi="宋体" w:cs="宋体"/>
      <w:kern w:val="0"/>
      <w:sz w:val="24"/>
      <w:szCs w:val="24"/>
    </w:rPr>
  </w:style>
  <w:style w:type="paragraph" w:customStyle="1" w:styleId="1a">
    <w:name w:val="纯文本1"/>
    <w:basedOn w:val="a"/>
    <w:uiPriority w:val="99"/>
    <w:rsid w:val="0061553B"/>
    <w:pPr>
      <w:adjustRightInd w:val="0"/>
      <w:spacing w:before="0" w:beforeAutospacing="0" w:after="0" w:afterAutospacing="0"/>
      <w:textAlignment w:val="baseline"/>
    </w:pPr>
    <w:rPr>
      <w:rFonts w:ascii="宋体" w:eastAsia="宋体" w:hAnsi="Courier New" w:cs="Times New Roman"/>
      <w:szCs w:val="24"/>
    </w:rPr>
  </w:style>
  <w:style w:type="character" w:customStyle="1" w:styleId="Char11">
    <w:name w:val="页眉 Char1"/>
    <w:rsid w:val="0061553B"/>
    <w:rPr>
      <w:rFonts w:ascii="Calibri" w:hAnsi="Calibri"/>
      <w:kern w:val="2"/>
      <w:sz w:val="18"/>
      <w:szCs w:val="18"/>
    </w:rPr>
  </w:style>
  <w:style w:type="character" w:customStyle="1" w:styleId="Char12">
    <w:name w:val="页脚 Char1"/>
    <w:rsid w:val="0061553B"/>
    <w:rPr>
      <w:rFonts w:ascii="Calibri" w:hAnsi="Calibri"/>
      <w:kern w:val="2"/>
      <w:sz w:val="18"/>
      <w:szCs w:val="18"/>
    </w:rPr>
  </w:style>
  <w:style w:type="paragraph" w:customStyle="1" w:styleId="ListParagraph2">
    <w:name w:val="List Paragraph2"/>
    <w:basedOn w:val="a"/>
    <w:uiPriority w:val="99"/>
    <w:rsid w:val="0061553B"/>
    <w:pPr>
      <w:widowControl/>
      <w:ind w:firstLineChars="200" w:firstLine="420"/>
      <w:jc w:val="left"/>
    </w:pPr>
    <w:rPr>
      <w:rFonts w:ascii="Calibri" w:eastAsia="宋体" w:hAnsi="Calibri" w:cs="Times New Roman"/>
      <w:szCs w:val="21"/>
    </w:rPr>
  </w:style>
  <w:style w:type="paragraph" w:customStyle="1" w:styleId="1b">
    <w:name w:val="列出段落1"/>
    <w:basedOn w:val="a"/>
    <w:uiPriority w:val="99"/>
    <w:rsid w:val="0061553B"/>
    <w:pPr>
      <w:widowControl/>
      <w:ind w:firstLineChars="200" w:firstLine="420"/>
      <w:jc w:val="left"/>
    </w:pPr>
    <w:rPr>
      <w:rFonts w:ascii="Calibri" w:eastAsia="宋体" w:hAnsi="Calibri" w:cs="Times New Roman"/>
      <w:szCs w:val="21"/>
    </w:rPr>
  </w:style>
  <w:style w:type="paragraph" w:styleId="TOC">
    <w:name w:val="TOC Heading"/>
    <w:basedOn w:val="10"/>
    <w:next w:val="a"/>
    <w:uiPriority w:val="39"/>
    <w:qFormat/>
    <w:rsid w:val="0061553B"/>
    <w:pPr>
      <w:tabs>
        <w:tab w:val="left" w:pos="851"/>
      </w:tabs>
      <w:spacing w:before="480" w:line="276" w:lineRule="auto"/>
      <w:outlineLvl w:val="9"/>
    </w:pPr>
    <w:rPr>
      <w:rFonts w:ascii="Cambria" w:eastAsia="宋体" w:hAnsi="Cambria" w:cs="Times New Roman"/>
      <w:color w:val="365F91"/>
      <w:kern w:val="0"/>
      <w:sz w:val="28"/>
      <w:szCs w:val="28"/>
    </w:rPr>
  </w:style>
  <w:style w:type="character" w:customStyle="1" w:styleId="Char20">
    <w:name w:val="页脚 Char2"/>
    <w:uiPriority w:val="99"/>
    <w:semiHidden/>
    <w:rsid w:val="0061553B"/>
    <w:rPr>
      <w:rFonts w:ascii="Calibri" w:hAnsi="Calibri"/>
      <w:kern w:val="2"/>
      <w:sz w:val="18"/>
      <w:szCs w:val="18"/>
    </w:rPr>
  </w:style>
  <w:style w:type="character" w:customStyle="1" w:styleId="Char13">
    <w:name w:val="文档结构图 Char1"/>
    <w:uiPriority w:val="99"/>
    <w:semiHidden/>
    <w:rsid w:val="0061553B"/>
    <w:rPr>
      <w:rFonts w:ascii="宋体" w:eastAsia="宋体" w:hAnsi="Calibri" w:cs="Times New Roman"/>
      <w:sz w:val="18"/>
      <w:szCs w:val="18"/>
    </w:rPr>
  </w:style>
  <w:style w:type="character" w:customStyle="1" w:styleId="Char21">
    <w:name w:val="页眉 Char2"/>
    <w:uiPriority w:val="99"/>
    <w:semiHidden/>
    <w:rsid w:val="0061553B"/>
    <w:rPr>
      <w:rFonts w:ascii="Calibri" w:hAnsi="Calibri"/>
      <w:kern w:val="2"/>
      <w:sz w:val="18"/>
      <w:szCs w:val="18"/>
    </w:rPr>
  </w:style>
  <w:style w:type="character" w:customStyle="1" w:styleId="Char14">
    <w:name w:val="批注框文本 Char1"/>
    <w:uiPriority w:val="99"/>
    <w:semiHidden/>
    <w:rsid w:val="0061553B"/>
    <w:rPr>
      <w:rFonts w:ascii="Calibri" w:eastAsia="宋体" w:hAnsi="Calibri" w:cs="Times New Roman"/>
      <w:sz w:val="18"/>
      <w:szCs w:val="18"/>
    </w:rPr>
  </w:style>
  <w:style w:type="paragraph" w:customStyle="1" w:styleId="22">
    <w:name w:val="批注文字2"/>
    <w:basedOn w:val="a"/>
    <w:uiPriority w:val="99"/>
    <w:rsid w:val="0061553B"/>
    <w:pPr>
      <w:widowControl/>
      <w:jc w:val="left"/>
    </w:pPr>
    <w:rPr>
      <w:rFonts w:eastAsia="宋体" w:cs="Times New Roman"/>
      <w:kern w:val="0"/>
      <w:sz w:val="20"/>
      <w:szCs w:val="20"/>
    </w:rPr>
  </w:style>
  <w:style w:type="character" w:styleId="af6">
    <w:name w:val="Subtle Emphasis"/>
    <w:uiPriority w:val="19"/>
    <w:qFormat/>
    <w:rsid w:val="0061553B"/>
    <w:rPr>
      <w:i/>
      <w:iCs/>
      <w:color w:val="808080"/>
    </w:rPr>
  </w:style>
  <w:style w:type="paragraph" w:styleId="af7">
    <w:name w:val="Subtitle"/>
    <w:basedOn w:val="a"/>
    <w:next w:val="a"/>
    <w:link w:val="Char7"/>
    <w:uiPriority w:val="11"/>
    <w:qFormat/>
    <w:rsid w:val="0061553B"/>
    <w:pPr>
      <w:widowControl/>
      <w:spacing w:before="240" w:after="60" w:line="312" w:lineRule="auto"/>
      <w:jc w:val="center"/>
      <w:outlineLvl w:val="1"/>
    </w:pPr>
    <w:rPr>
      <w:rFonts w:ascii="Cambria" w:eastAsia="宋体" w:hAnsi="Cambria" w:cs="Times New Roman"/>
      <w:b/>
      <w:bCs/>
      <w:kern w:val="28"/>
      <w:sz w:val="32"/>
      <w:szCs w:val="32"/>
    </w:rPr>
  </w:style>
  <w:style w:type="character" w:customStyle="1" w:styleId="Char7">
    <w:name w:val="副标题 Char"/>
    <w:basedOn w:val="a0"/>
    <w:link w:val="af7"/>
    <w:uiPriority w:val="11"/>
    <w:rsid w:val="0061553B"/>
    <w:rPr>
      <w:rFonts w:ascii="Cambria" w:eastAsia="宋体" w:hAnsi="Cambria" w:cs="Times New Roman"/>
      <w:b/>
      <w:bCs/>
      <w:kern w:val="28"/>
      <w:sz w:val="32"/>
      <w:szCs w:val="32"/>
    </w:rPr>
  </w:style>
  <w:style w:type="paragraph" w:customStyle="1" w:styleId="23">
    <w:name w:val="页脚2"/>
    <w:basedOn w:val="a"/>
    <w:uiPriority w:val="99"/>
    <w:rsid w:val="0061553B"/>
    <w:pPr>
      <w:widowControl/>
      <w:tabs>
        <w:tab w:val="center" w:pos="4320"/>
        <w:tab w:val="right" w:pos="8640"/>
      </w:tabs>
      <w:jc w:val="left"/>
    </w:pPr>
    <w:rPr>
      <w:rFonts w:eastAsia="宋体" w:cs="Times New Roman"/>
      <w:szCs w:val="21"/>
    </w:rPr>
  </w:style>
  <w:style w:type="paragraph" w:customStyle="1" w:styleId="24">
    <w:name w:val="页眉2"/>
    <w:basedOn w:val="a"/>
    <w:uiPriority w:val="99"/>
    <w:rsid w:val="0061553B"/>
    <w:pPr>
      <w:widowControl/>
      <w:pBdr>
        <w:bottom w:val="single" w:sz="6" w:space="1" w:color="auto"/>
      </w:pBdr>
      <w:tabs>
        <w:tab w:val="center" w:pos="4153"/>
        <w:tab w:val="right" w:pos="8306"/>
      </w:tabs>
      <w:snapToGrid w:val="0"/>
      <w:jc w:val="center"/>
    </w:pPr>
    <w:rPr>
      <w:rFonts w:ascii="Calibri" w:eastAsia="宋体" w:hAnsi="Calibri" w:cs="Times New Roman"/>
      <w:sz w:val="18"/>
      <w:szCs w:val="18"/>
    </w:rPr>
  </w:style>
  <w:style w:type="character" w:customStyle="1" w:styleId="25">
    <w:name w:val="批注引用2"/>
    <w:rsid w:val="0061553B"/>
    <w:rPr>
      <w:sz w:val="16"/>
      <w:szCs w:val="16"/>
    </w:rPr>
  </w:style>
  <w:style w:type="paragraph" w:customStyle="1" w:styleId="32">
    <w:name w:val="批注文字3"/>
    <w:basedOn w:val="a"/>
    <w:uiPriority w:val="99"/>
    <w:rsid w:val="0061553B"/>
    <w:pPr>
      <w:widowControl/>
      <w:jc w:val="left"/>
    </w:pPr>
    <w:rPr>
      <w:rFonts w:eastAsia="宋体" w:cs="Times New Roman"/>
      <w:kern w:val="0"/>
      <w:sz w:val="20"/>
      <w:szCs w:val="20"/>
    </w:rPr>
  </w:style>
  <w:style w:type="paragraph" w:customStyle="1" w:styleId="26">
    <w:name w:val="批注主题2"/>
    <w:basedOn w:val="32"/>
    <w:next w:val="32"/>
    <w:uiPriority w:val="99"/>
    <w:rsid w:val="0061553B"/>
    <w:rPr>
      <w:b/>
      <w:bCs/>
    </w:rPr>
  </w:style>
  <w:style w:type="paragraph" w:customStyle="1" w:styleId="27">
    <w:name w:val="引文目录2"/>
    <w:basedOn w:val="a"/>
    <w:next w:val="a"/>
    <w:uiPriority w:val="99"/>
    <w:rsid w:val="0061553B"/>
    <w:pPr>
      <w:widowControl/>
      <w:spacing w:before="240" w:after="0"/>
      <w:ind w:left="200" w:hanging="200"/>
      <w:jc w:val="left"/>
    </w:pPr>
    <w:rPr>
      <w:rFonts w:ascii="Calibri" w:eastAsia="宋体" w:hAnsi="Calibri" w:cs="Calibri"/>
      <w:szCs w:val="20"/>
    </w:rPr>
  </w:style>
  <w:style w:type="paragraph" w:customStyle="1" w:styleId="28">
    <w:name w:val="引文目录标题2"/>
    <w:basedOn w:val="a"/>
    <w:next w:val="a"/>
    <w:uiPriority w:val="99"/>
    <w:rsid w:val="0061553B"/>
    <w:pPr>
      <w:widowControl/>
      <w:spacing w:before="240" w:after="0"/>
      <w:jc w:val="left"/>
    </w:pPr>
    <w:rPr>
      <w:rFonts w:ascii="Calibri" w:eastAsia="宋体" w:hAnsi="Calibri" w:cs="Calibri"/>
      <w:b/>
      <w:bCs/>
      <w:i/>
      <w:iCs/>
      <w:sz w:val="24"/>
      <w:szCs w:val="21"/>
    </w:rPr>
  </w:style>
  <w:style w:type="character" w:customStyle="1" w:styleId="1Char1">
    <w:name w:val="标题 1 Char1"/>
    <w:aliases w:val="XGD_Heading 1 Char1,Heading 1 Char1"/>
    <w:uiPriority w:val="9"/>
    <w:rsid w:val="0061553B"/>
    <w:rPr>
      <w:rFonts w:eastAsia="宋体" w:cs="Times New Roman"/>
      <w:b/>
      <w:bCs/>
      <w:kern w:val="44"/>
      <w:sz w:val="44"/>
      <w:szCs w:val="44"/>
    </w:rPr>
  </w:style>
  <w:style w:type="character" w:customStyle="1" w:styleId="3Char1">
    <w:name w:val="标题 3 Char1"/>
    <w:aliases w:val="XGD_Heading 3 Char1,Heading 3 Char1"/>
    <w:uiPriority w:val="9"/>
    <w:semiHidden/>
    <w:rsid w:val="0061553B"/>
    <w:rPr>
      <w:rFonts w:eastAsia="宋体" w:cs="Times New Roman"/>
      <w:b/>
      <w:bCs/>
      <w:kern w:val="2"/>
      <w:sz w:val="32"/>
      <w:szCs w:val="32"/>
    </w:rPr>
  </w:style>
  <w:style w:type="character" w:customStyle="1" w:styleId="Char15">
    <w:name w:val="标题 Char1"/>
    <w:aliases w:val="XGD_Title Char1"/>
    <w:uiPriority w:val="10"/>
    <w:rsid w:val="0061553B"/>
    <w:rPr>
      <w:rFonts w:ascii="Cambria" w:hAnsi="Cambria" w:cs="Times New Roman"/>
      <w:b/>
      <w:bCs/>
      <w:kern w:val="2"/>
      <w:sz w:val="32"/>
      <w:szCs w:val="32"/>
    </w:rPr>
  </w:style>
  <w:style w:type="paragraph" w:customStyle="1" w:styleId="MotionEvenPage1">
    <w:name w:val="Motion (Even Page)1"/>
    <w:uiPriority w:val="99"/>
    <w:rsid w:val="0061553B"/>
    <w:pPr>
      <w:tabs>
        <w:tab w:val="center" w:pos="4680"/>
        <w:tab w:val="right" w:pos="9360"/>
      </w:tabs>
    </w:pPr>
    <w:rPr>
      <w:rFonts w:ascii="Calibri" w:eastAsia="MS Mincho" w:hAnsi="Calibri" w:cs="Arial"/>
      <w:kern w:val="0"/>
      <w:sz w:val="22"/>
      <w:lang w:eastAsia="ja-JP"/>
    </w:rPr>
  </w:style>
  <w:style w:type="paragraph" w:customStyle="1" w:styleId="MotionEvenPage">
    <w:name w:val="Motion (Even Page)"/>
    <w:uiPriority w:val="99"/>
    <w:rsid w:val="0061553B"/>
    <w:pPr>
      <w:tabs>
        <w:tab w:val="center" w:pos="4680"/>
        <w:tab w:val="right" w:pos="9360"/>
      </w:tabs>
    </w:pPr>
    <w:rPr>
      <w:rFonts w:ascii="Calibri" w:eastAsia="MS Mincho" w:hAnsi="Calibri" w:cs="Arial"/>
      <w:kern w:val="0"/>
      <w:sz w:val="22"/>
      <w:lang w:eastAsia="ja-JP"/>
    </w:rPr>
  </w:style>
  <w:style w:type="character" w:customStyle="1" w:styleId="FooterChar">
    <w:name w:val="Footer Char"/>
    <w:link w:val="13"/>
    <w:rsid w:val="00C0616A"/>
    <w:rPr>
      <w:rFonts w:ascii="Arial" w:eastAsia="宋体" w:hAnsi="Arial" w:cs="Times New Roman"/>
      <w:szCs w:val="21"/>
    </w:rPr>
  </w:style>
  <w:style w:type="character" w:customStyle="1" w:styleId="HeaderChar">
    <w:name w:val="Header Char"/>
    <w:link w:val="15"/>
    <w:rsid w:val="00C0616A"/>
    <w:rPr>
      <w:rFonts w:ascii="Calibri" w:eastAsia="宋体" w:hAnsi="Calibri" w:cs="Times New Roman"/>
      <w:sz w:val="18"/>
      <w:szCs w:val="18"/>
    </w:rPr>
  </w:style>
  <w:style w:type="character" w:customStyle="1" w:styleId="BalloonTextChar">
    <w:name w:val="Balloon Text Char"/>
    <w:link w:val="BalloonText1"/>
    <w:rsid w:val="00C0616A"/>
    <w:rPr>
      <w:rFonts w:ascii="Times New Roman" w:eastAsia="宋体" w:hAnsi="Times New Roman" w:cs="Times New Roman"/>
      <w:kern w:val="0"/>
      <w:sz w:val="18"/>
      <w:szCs w:val="18"/>
    </w:rPr>
  </w:style>
  <w:style w:type="character" w:customStyle="1" w:styleId="Heading4Char1">
    <w:name w:val="Heading 4 Char1"/>
    <w:aliases w:val="XGD_Heading 4 Char1,标题 4 XGD_Heading 4 Char1"/>
    <w:basedOn w:val="a0"/>
    <w:semiHidden/>
    <w:rsid w:val="00BE31D0"/>
    <w:rPr>
      <w:rFonts w:asciiTheme="majorHAnsi" w:eastAsiaTheme="majorEastAsia" w:hAnsiTheme="majorHAnsi" w:cstheme="majorBidi"/>
      <w:b/>
      <w:bCs/>
      <w:i/>
      <w:iCs/>
      <w:color w:val="4F81BD" w:themeColor="accent1"/>
      <w:szCs w:val="22"/>
    </w:rPr>
  </w:style>
  <w:style w:type="paragraph" w:customStyle="1" w:styleId="af8">
    <w:name w:val="段"/>
    <w:rsid w:val="004130F6"/>
    <w:pPr>
      <w:autoSpaceDE w:val="0"/>
      <w:autoSpaceDN w:val="0"/>
      <w:ind w:firstLineChars="200" w:firstLine="200"/>
      <w:jc w:val="both"/>
    </w:pPr>
    <w:rPr>
      <w:rFonts w:ascii="宋体" w:eastAsia="宋体" w:hAnsi="Times New Roman" w:cs="Times New Roman"/>
      <w:noProof/>
      <w:kern w:val="0"/>
      <w:szCs w:val="20"/>
    </w:rPr>
  </w:style>
  <w:style w:type="paragraph" w:customStyle="1" w:styleId="ParameterDescription">
    <w:name w:val="Parameter_Description"/>
    <w:basedOn w:val="a"/>
    <w:link w:val="ParameterDescriptionChar"/>
    <w:qFormat/>
    <w:rsid w:val="008D2078"/>
    <w:pPr>
      <w:widowControl/>
      <w:spacing w:before="0" w:beforeAutospacing="0" w:after="0" w:afterAutospacing="0"/>
      <w:jc w:val="left"/>
    </w:pPr>
    <w:rPr>
      <w:rFonts w:asciiTheme="minorHAnsi" w:eastAsia="宋体" w:hAnsiTheme="minorHAnsi" w:cs="Times New Roman"/>
      <w:bCs/>
      <w:i/>
      <w:color w:val="000000"/>
      <w:sz w:val="18"/>
    </w:rPr>
  </w:style>
  <w:style w:type="character" w:customStyle="1" w:styleId="ParameterDescriptionChar">
    <w:name w:val="Parameter_Description Char"/>
    <w:basedOn w:val="a0"/>
    <w:link w:val="ParameterDescription"/>
    <w:rsid w:val="008D2078"/>
    <w:rPr>
      <w:rFonts w:eastAsia="宋体" w:cs="Times New Roman"/>
      <w:bCs/>
      <w:i/>
      <w:color w:val="000000"/>
      <w:sz w:val="18"/>
    </w:rPr>
  </w:style>
  <w:style w:type="paragraph" w:customStyle="1" w:styleId="TableContents">
    <w:name w:val="TableContents"/>
    <w:basedOn w:val="a"/>
    <w:link w:val="TableContentsChar"/>
    <w:qFormat/>
    <w:rsid w:val="008D2078"/>
    <w:pPr>
      <w:widowControl/>
      <w:spacing w:before="0" w:beforeAutospacing="0" w:after="0" w:afterAutospacing="0"/>
      <w:jc w:val="left"/>
    </w:pPr>
    <w:rPr>
      <w:rFonts w:asciiTheme="minorHAnsi" w:eastAsia="宋体" w:hAnsiTheme="minorHAnsi" w:cs="Times New Roman"/>
      <w:bCs/>
      <w:color w:val="000000"/>
    </w:rPr>
  </w:style>
  <w:style w:type="character" w:customStyle="1" w:styleId="TableContentsChar">
    <w:name w:val="TableContents Char"/>
    <w:basedOn w:val="a0"/>
    <w:link w:val="TableContents"/>
    <w:rsid w:val="008D2078"/>
    <w:rPr>
      <w:rFonts w:eastAsia="宋体" w:cs="Times New Roman"/>
      <w:bCs/>
      <w:color w:val="000000"/>
    </w:rPr>
  </w:style>
  <w:style w:type="paragraph" w:styleId="af9">
    <w:name w:val="footnote text"/>
    <w:basedOn w:val="a"/>
    <w:link w:val="Char8"/>
    <w:uiPriority w:val="99"/>
    <w:semiHidden/>
    <w:unhideWhenUsed/>
    <w:rsid w:val="00B44332"/>
    <w:pPr>
      <w:snapToGrid w:val="0"/>
      <w:jc w:val="left"/>
    </w:pPr>
    <w:rPr>
      <w:sz w:val="18"/>
      <w:szCs w:val="18"/>
    </w:rPr>
  </w:style>
  <w:style w:type="character" w:customStyle="1" w:styleId="Char8">
    <w:name w:val="脚注文本 Char"/>
    <w:basedOn w:val="a0"/>
    <w:link w:val="af9"/>
    <w:uiPriority w:val="99"/>
    <w:semiHidden/>
    <w:rsid w:val="00B44332"/>
    <w:rPr>
      <w:rFonts w:ascii="Arial" w:hAnsi="Arial"/>
      <w:sz w:val="18"/>
      <w:szCs w:val="18"/>
    </w:rPr>
  </w:style>
  <w:style w:type="character" w:styleId="afa">
    <w:name w:val="footnote reference"/>
    <w:basedOn w:val="a0"/>
    <w:uiPriority w:val="99"/>
    <w:semiHidden/>
    <w:unhideWhenUsed/>
    <w:rsid w:val="00B44332"/>
    <w:rPr>
      <w:vertAlign w:val="superscript"/>
    </w:rPr>
  </w:style>
  <w:style w:type="paragraph" w:customStyle="1" w:styleId="afb">
    <w:name w:val="宏定义"/>
    <w:basedOn w:val="a"/>
    <w:next w:val="a"/>
    <w:link w:val="Char9"/>
    <w:rsid w:val="00001CF5"/>
    <w:pPr>
      <w:jc w:val="left"/>
    </w:pPr>
    <w:rPr>
      <w:rFonts w:eastAsia="宋体" w:cs="Arial"/>
      <w:b/>
      <w:kern w:val="0"/>
      <w:sz w:val="20"/>
      <w:szCs w:val="20"/>
    </w:rPr>
  </w:style>
  <w:style w:type="character" w:customStyle="1" w:styleId="Char9">
    <w:name w:val="宏定义 Char"/>
    <w:basedOn w:val="a0"/>
    <w:link w:val="afb"/>
    <w:rsid w:val="00001CF5"/>
    <w:rPr>
      <w:rFonts w:ascii="Arial" w:eastAsia="宋体" w:hAnsi="Arial" w:cs="Arial"/>
      <w:b/>
      <w:kern w:val="0"/>
      <w:sz w:val="20"/>
      <w:szCs w:val="20"/>
    </w:rPr>
  </w:style>
  <w:style w:type="paragraph" w:styleId="afc">
    <w:name w:val="caption"/>
    <w:basedOn w:val="a"/>
    <w:next w:val="a"/>
    <w:uiPriority w:val="35"/>
    <w:semiHidden/>
    <w:unhideWhenUsed/>
    <w:qFormat/>
    <w:rsid w:val="00B74500"/>
    <w:rPr>
      <w:rFonts w:asciiTheme="majorHAnsi" w:eastAsia="黑体" w:hAnsiTheme="majorHAnsi" w:cstheme="majorBidi"/>
      <w:sz w:val="20"/>
      <w:szCs w:val="20"/>
    </w:rPr>
  </w:style>
  <w:style w:type="paragraph" w:customStyle="1" w:styleId="TableSmHeading">
    <w:name w:val="Table_Sm_Heading"/>
    <w:basedOn w:val="a"/>
    <w:rsid w:val="00801C59"/>
    <w:pPr>
      <w:keepNext/>
      <w:keepLines/>
      <w:widowControl/>
      <w:spacing w:before="60" w:beforeAutospacing="0" w:after="40" w:afterAutospacing="0"/>
      <w:jc w:val="left"/>
    </w:pPr>
    <w:rPr>
      <w:rFonts w:ascii="Futura Bk" w:eastAsia="宋体" w:hAnsi="Futura Bk" w:cs="Times New Roman"/>
      <w:b/>
      <w:kern w:val="0"/>
      <w:sz w:val="16"/>
      <w:szCs w:val="24"/>
      <w:lang w:val="en-GB" w:eastAsia="en-US"/>
    </w:rPr>
  </w:style>
  <w:style w:type="paragraph" w:styleId="HTML">
    <w:name w:val="HTML Preformatted"/>
    <w:basedOn w:val="a"/>
    <w:link w:val="HTMLChar"/>
    <w:uiPriority w:val="99"/>
    <w:unhideWhenUsed/>
    <w:rsid w:val="00330DF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left"/>
    </w:pPr>
    <w:rPr>
      <w:rFonts w:ascii="宋体" w:eastAsia="宋体" w:hAnsi="宋体" w:cs="宋体"/>
      <w:kern w:val="0"/>
      <w:sz w:val="24"/>
      <w:szCs w:val="24"/>
    </w:rPr>
  </w:style>
  <w:style w:type="character" w:customStyle="1" w:styleId="HTMLChar">
    <w:name w:val="HTML 预设格式 Char"/>
    <w:basedOn w:val="a0"/>
    <w:link w:val="HTML"/>
    <w:uiPriority w:val="99"/>
    <w:rsid w:val="00330DF7"/>
    <w:rPr>
      <w:rFonts w:ascii="宋体" w:eastAsia="宋体" w:hAnsi="宋体" w:cs="宋体"/>
      <w:kern w:val="0"/>
      <w:sz w:val="24"/>
      <w:szCs w:val="24"/>
    </w:rPr>
  </w:style>
  <w:style w:type="paragraph" w:customStyle="1" w:styleId="29">
    <w:name w:val="表格样式 2"/>
    <w:rsid w:val="00F90746"/>
    <w:pPr>
      <w:widowControl w:val="0"/>
      <w:jc w:val="both"/>
    </w:pPr>
    <w:rPr>
      <w:rFonts w:ascii="Helvetica" w:eastAsia="Helvetica" w:hAnsi="Helvetica" w:cs="Helvetica"/>
      <w:color w:val="000000"/>
      <w:kern w:val="0"/>
      <w:sz w:val="20"/>
      <w:szCs w:val="20"/>
      <w:u w:color="000000"/>
    </w:rPr>
  </w:style>
  <w:style w:type="character" w:customStyle="1" w:styleId="typenamelabel">
    <w:name w:val="typenamelabel"/>
    <w:basedOn w:val="a0"/>
    <w:rsid w:val="002623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451167">
      <w:bodyDiv w:val="1"/>
      <w:marLeft w:val="0"/>
      <w:marRight w:val="0"/>
      <w:marTop w:val="0"/>
      <w:marBottom w:val="0"/>
      <w:divBdr>
        <w:top w:val="none" w:sz="0" w:space="0" w:color="auto"/>
        <w:left w:val="none" w:sz="0" w:space="0" w:color="auto"/>
        <w:bottom w:val="none" w:sz="0" w:space="0" w:color="auto"/>
        <w:right w:val="none" w:sz="0" w:space="0" w:color="auto"/>
      </w:divBdr>
    </w:div>
    <w:div w:id="68499235">
      <w:bodyDiv w:val="1"/>
      <w:marLeft w:val="0"/>
      <w:marRight w:val="0"/>
      <w:marTop w:val="0"/>
      <w:marBottom w:val="0"/>
      <w:divBdr>
        <w:top w:val="none" w:sz="0" w:space="0" w:color="auto"/>
        <w:left w:val="none" w:sz="0" w:space="0" w:color="auto"/>
        <w:bottom w:val="none" w:sz="0" w:space="0" w:color="auto"/>
        <w:right w:val="none" w:sz="0" w:space="0" w:color="auto"/>
      </w:divBdr>
    </w:div>
    <w:div w:id="150173265">
      <w:bodyDiv w:val="1"/>
      <w:marLeft w:val="0"/>
      <w:marRight w:val="0"/>
      <w:marTop w:val="0"/>
      <w:marBottom w:val="0"/>
      <w:divBdr>
        <w:top w:val="none" w:sz="0" w:space="0" w:color="auto"/>
        <w:left w:val="none" w:sz="0" w:space="0" w:color="auto"/>
        <w:bottom w:val="none" w:sz="0" w:space="0" w:color="auto"/>
        <w:right w:val="none" w:sz="0" w:space="0" w:color="auto"/>
      </w:divBdr>
    </w:div>
    <w:div w:id="160389843">
      <w:bodyDiv w:val="1"/>
      <w:marLeft w:val="0"/>
      <w:marRight w:val="0"/>
      <w:marTop w:val="0"/>
      <w:marBottom w:val="0"/>
      <w:divBdr>
        <w:top w:val="none" w:sz="0" w:space="0" w:color="auto"/>
        <w:left w:val="none" w:sz="0" w:space="0" w:color="auto"/>
        <w:bottom w:val="none" w:sz="0" w:space="0" w:color="auto"/>
        <w:right w:val="none" w:sz="0" w:space="0" w:color="auto"/>
      </w:divBdr>
    </w:div>
    <w:div w:id="175465642">
      <w:bodyDiv w:val="1"/>
      <w:marLeft w:val="0"/>
      <w:marRight w:val="0"/>
      <w:marTop w:val="0"/>
      <w:marBottom w:val="0"/>
      <w:divBdr>
        <w:top w:val="none" w:sz="0" w:space="0" w:color="auto"/>
        <w:left w:val="none" w:sz="0" w:space="0" w:color="auto"/>
        <w:bottom w:val="none" w:sz="0" w:space="0" w:color="auto"/>
        <w:right w:val="none" w:sz="0" w:space="0" w:color="auto"/>
      </w:divBdr>
    </w:div>
    <w:div w:id="182014117">
      <w:bodyDiv w:val="1"/>
      <w:marLeft w:val="0"/>
      <w:marRight w:val="0"/>
      <w:marTop w:val="0"/>
      <w:marBottom w:val="0"/>
      <w:divBdr>
        <w:top w:val="none" w:sz="0" w:space="0" w:color="auto"/>
        <w:left w:val="none" w:sz="0" w:space="0" w:color="auto"/>
        <w:bottom w:val="none" w:sz="0" w:space="0" w:color="auto"/>
        <w:right w:val="none" w:sz="0" w:space="0" w:color="auto"/>
      </w:divBdr>
    </w:div>
    <w:div w:id="224073037">
      <w:bodyDiv w:val="1"/>
      <w:marLeft w:val="0"/>
      <w:marRight w:val="0"/>
      <w:marTop w:val="0"/>
      <w:marBottom w:val="0"/>
      <w:divBdr>
        <w:top w:val="none" w:sz="0" w:space="0" w:color="auto"/>
        <w:left w:val="none" w:sz="0" w:space="0" w:color="auto"/>
        <w:bottom w:val="none" w:sz="0" w:space="0" w:color="auto"/>
        <w:right w:val="none" w:sz="0" w:space="0" w:color="auto"/>
      </w:divBdr>
    </w:div>
    <w:div w:id="269044247">
      <w:bodyDiv w:val="1"/>
      <w:marLeft w:val="0"/>
      <w:marRight w:val="0"/>
      <w:marTop w:val="0"/>
      <w:marBottom w:val="0"/>
      <w:divBdr>
        <w:top w:val="none" w:sz="0" w:space="0" w:color="auto"/>
        <w:left w:val="none" w:sz="0" w:space="0" w:color="auto"/>
        <w:bottom w:val="none" w:sz="0" w:space="0" w:color="auto"/>
        <w:right w:val="none" w:sz="0" w:space="0" w:color="auto"/>
      </w:divBdr>
    </w:div>
    <w:div w:id="275719496">
      <w:bodyDiv w:val="1"/>
      <w:marLeft w:val="0"/>
      <w:marRight w:val="0"/>
      <w:marTop w:val="0"/>
      <w:marBottom w:val="0"/>
      <w:divBdr>
        <w:top w:val="none" w:sz="0" w:space="0" w:color="auto"/>
        <w:left w:val="none" w:sz="0" w:space="0" w:color="auto"/>
        <w:bottom w:val="none" w:sz="0" w:space="0" w:color="auto"/>
        <w:right w:val="none" w:sz="0" w:space="0" w:color="auto"/>
      </w:divBdr>
    </w:div>
    <w:div w:id="311523033">
      <w:bodyDiv w:val="1"/>
      <w:marLeft w:val="0"/>
      <w:marRight w:val="0"/>
      <w:marTop w:val="0"/>
      <w:marBottom w:val="0"/>
      <w:divBdr>
        <w:top w:val="none" w:sz="0" w:space="0" w:color="auto"/>
        <w:left w:val="none" w:sz="0" w:space="0" w:color="auto"/>
        <w:bottom w:val="none" w:sz="0" w:space="0" w:color="auto"/>
        <w:right w:val="none" w:sz="0" w:space="0" w:color="auto"/>
      </w:divBdr>
    </w:div>
    <w:div w:id="326636893">
      <w:bodyDiv w:val="1"/>
      <w:marLeft w:val="0"/>
      <w:marRight w:val="0"/>
      <w:marTop w:val="0"/>
      <w:marBottom w:val="0"/>
      <w:divBdr>
        <w:top w:val="none" w:sz="0" w:space="0" w:color="auto"/>
        <w:left w:val="none" w:sz="0" w:space="0" w:color="auto"/>
        <w:bottom w:val="none" w:sz="0" w:space="0" w:color="auto"/>
        <w:right w:val="none" w:sz="0" w:space="0" w:color="auto"/>
      </w:divBdr>
    </w:div>
    <w:div w:id="355236241">
      <w:bodyDiv w:val="1"/>
      <w:marLeft w:val="0"/>
      <w:marRight w:val="0"/>
      <w:marTop w:val="0"/>
      <w:marBottom w:val="0"/>
      <w:divBdr>
        <w:top w:val="none" w:sz="0" w:space="0" w:color="auto"/>
        <w:left w:val="none" w:sz="0" w:space="0" w:color="auto"/>
        <w:bottom w:val="none" w:sz="0" w:space="0" w:color="auto"/>
        <w:right w:val="none" w:sz="0" w:space="0" w:color="auto"/>
      </w:divBdr>
    </w:div>
    <w:div w:id="379473674">
      <w:bodyDiv w:val="1"/>
      <w:marLeft w:val="0"/>
      <w:marRight w:val="0"/>
      <w:marTop w:val="0"/>
      <w:marBottom w:val="0"/>
      <w:divBdr>
        <w:top w:val="none" w:sz="0" w:space="0" w:color="auto"/>
        <w:left w:val="none" w:sz="0" w:space="0" w:color="auto"/>
        <w:bottom w:val="none" w:sz="0" w:space="0" w:color="auto"/>
        <w:right w:val="none" w:sz="0" w:space="0" w:color="auto"/>
      </w:divBdr>
    </w:div>
    <w:div w:id="382291093">
      <w:bodyDiv w:val="1"/>
      <w:marLeft w:val="0"/>
      <w:marRight w:val="0"/>
      <w:marTop w:val="0"/>
      <w:marBottom w:val="0"/>
      <w:divBdr>
        <w:top w:val="none" w:sz="0" w:space="0" w:color="auto"/>
        <w:left w:val="none" w:sz="0" w:space="0" w:color="auto"/>
        <w:bottom w:val="none" w:sz="0" w:space="0" w:color="auto"/>
        <w:right w:val="none" w:sz="0" w:space="0" w:color="auto"/>
      </w:divBdr>
      <w:divsChild>
        <w:div w:id="423184409">
          <w:marLeft w:val="0"/>
          <w:marRight w:val="0"/>
          <w:marTop w:val="0"/>
          <w:marBottom w:val="0"/>
          <w:divBdr>
            <w:top w:val="none" w:sz="0" w:space="0" w:color="auto"/>
            <w:left w:val="none" w:sz="0" w:space="0" w:color="auto"/>
            <w:bottom w:val="none" w:sz="0" w:space="0" w:color="auto"/>
            <w:right w:val="none" w:sz="0" w:space="0" w:color="auto"/>
          </w:divBdr>
        </w:div>
      </w:divsChild>
    </w:div>
    <w:div w:id="382484707">
      <w:bodyDiv w:val="1"/>
      <w:marLeft w:val="0"/>
      <w:marRight w:val="0"/>
      <w:marTop w:val="0"/>
      <w:marBottom w:val="0"/>
      <w:divBdr>
        <w:top w:val="none" w:sz="0" w:space="0" w:color="auto"/>
        <w:left w:val="none" w:sz="0" w:space="0" w:color="auto"/>
        <w:bottom w:val="none" w:sz="0" w:space="0" w:color="auto"/>
        <w:right w:val="none" w:sz="0" w:space="0" w:color="auto"/>
      </w:divBdr>
    </w:div>
    <w:div w:id="395010976">
      <w:bodyDiv w:val="1"/>
      <w:marLeft w:val="0"/>
      <w:marRight w:val="0"/>
      <w:marTop w:val="0"/>
      <w:marBottom w:val="0"/>
      <w:divBdr>
        <w:top w:val="none" w:sz="0" w:space="0" w:color="auto"/>
        <w:left w:val="none" w:sz="0" w:space="0" w:color="auto"/>
        <w:bottom w:val="none" w:sz="0" w:space="0" w:color="auto"/>
        <w:right w:val="none" w:sz="0" w:space="0" w:color="auto"/>
      </w:divBdr>
    </w:div>
    <w:div w:id="399325081">
      <w:bodyDiv w:val="1"/>
      <w:marLeft w:val="0"/>
      <w:marRight w:val="0"/>
      <w:marTop w:val="0"/>
      <w:marBottom w:val="0"/>
      <w:divBdr>
        <w:top w:val="none" w:sz="0" w:space="0" w:color="auto"/>
        <w:left w:val="none" w:sz="0" w:space="0" w:color="auto"/>
        <w:bottom w:val="none" w:sz="0" w:space="0" w:color="auto"/>
        <w:right w:val="none" w:sz="0" w:space="0" w:color="auto"/>
      </w:divBdr>
    </w:div>
    <w:div w:id="416677997">
      <w:bodyDiv w:val="1"/>
      <w:marLeft w:val="0"/>
      <w:marRight w:val="0"/>
      <w:marTop w:val="0"/>
      <w:marBottom w:val="0"/>
      <w:divBdr>
        <w:top w:val="none" w:sz="0" w:space="0" w:color="auto"/>
        <w:left w:val="none" w:sz="0" w:space="0" w:color="auto"/>
        <w:bottom w:val="none" w:sz="0" w:space="0" w:color="auto"/>
        <w:right w:val="none" w:sz="0" w:space="0" w:color="auto"/>
      </w:divBdr>
      <w:divsChild>
        <w:div w:id="910509588">
          <w:marLeft w:val="0"/>
          <w:marRight w:val="0"/>
          <w:marTop w:val="0"/>
          <w:marBottom w:val="0"/>
          <w:divBdr>
            <w:top w:val="none" w:sz="0" w:space="0" w:color="auto"/>
            <w:left w:val="none" w:sz="0" w:space="0" w:color="auto"/>
            <w:bottom w:val="none" w:sz="0" w:space="0" w:color="auto"/>
            <w:right w:val="none" w:sz="0" w:space="0" w:color="auto"/>
          </w:divBdr>
          <w:divsChild>
            <w:div w:id="1070494913">
              <w:marLeft w:val="0"/>
              <w:marRight w:val="0"/>
              <w:marTop w:val="0"/>
              <w:marBottom w:val="180"/>
              <w:divBdr>
                <w:top w:val="none" w:sz="0" w:space="0" w:color="auto"/>
                <w:left w:val="none" w:sz="0" w:space="0" w:color="auto"/>
                <w:bottom w:val="none" w:sz="0" w:space="0" w:color="auto"/>
                <w:right w:val="none" w:sz="0" w:space="0" w:color="auto"/>
              </w:divBdr>
              <w:divsChild>
                <w:div w:id="1833449214">
                  <w:marLeft w:val="0"/>
                  <w:marRight w:val="0"/>
                  <w:marTop w:val="0"/>
                  <w:marBottom w:val="0"/>
                  <w:divBdr>
                    <w:top w:val="none" w:sz="0" w:space="0" w:color="auto"/>
                    <w:left w:val="none" w:sz="0" w:space="0" w:color="auto"/>
                    <w:bottom w:val="none" w:sz="0" w:space="0" w:color="auto"/>
                    <w:right w:val="none" w:sz="0" w:space="0" w:color="auto"/>
                  </w:divBdr>
                  <w:divsChild>
                    <w:div w:id="2084640125">
                      <w:marLeft w:val="0"/>
                      <w:marRight w:val="0"/>
                      <w:marTop w:val="0"/>
                      <w:marBottom w:val="0"/>
                      <w:divBdr>
                        <w:top w:val="none" w:sz="0" w:space="0" w:color="auto"/>
                        <w:left w:val="none" w:sz="0" w:space="0" w:color="auto"/>
                        <w:bottom w:val="none" w:sz="0" w:space="0" w:color="auto"/>
                        <w:right w:val="none" w:sz="0" w:space="0" w:color="auto"/>
                      </w:divBdr>
                      <w:divsChild>
                        <w:div w:id="543636384">
                          <w:marLeft w:val="0"/>
                          <w:marRight w:val="0"/>
                          <w:marTop w:val="0"/>
                          <w:marBottom w:val="0"/>
                          <w:divBdr>
                            <w:top w:val="none" w:sz="0" w:space="0" w:color="auto"/>
                            <w:left w:val="none" w:sz="0" w:space="0" w:color="auto"/>
                            <w:bottom w:val="none" w:sz="0" w:space="0" w:color="auto"/>
                            <w:right w:val="none" w:sz="0" w:space="0" w:color="auto"/>
                          </w:divBdr>
                          <w:divsChild>
                            <w:div w:id="370037600">
                              <w:marLeft w:val="0"/>
                              <w:marRight w:val="0"/>
                              <w:marTop w:val="0"/>
                              <w:marBottom w:val="0"/>
                              <w:divBdr>
                                <w:top w:val="none" w:sz="0" w:space="0" w:color="auto"/>
                                <w:left w:val="none" w:sz="0" w:space="0" w:color="auto"/>
                                <w:bottom w:val="none" w:sz="0" w:space="0" w:color="auto"/>
                                <w:right w:val="none" w:sz="0" w:space="0" w:color="auto"/>
                              </w:divBdr>
                              <w:divsChild>
                                <w:div w:id="1842551006">
                                  <w:marLeft w:val="0"/>
                                  <w:marRight w:val="0"/>
                                  <w:marTop w:val="0"/>
                                  <w:marBottom w:val="0"/>
                                  <w:divBdr>
                                    <w:top w:val="none" w:sz="0" w:space="0" w:color="auto"/>
                                    <w:left w:val="none" w:sz="0" w:space="0" w:color="auto"/>
                                    <w:bottom w:val="none" w:sz="0" w:space="0" w:color="auto"/>
                                    <w:right w:val="none" w:sz="0" w:space="0" w:color="auto"/>
                                  </w:divBdr>
                                </w:div>
                                <w:div w:id="135798802">
                                  <w:marLeft w:val="0"/>
                                  <w:marRight w:val="0"/>
                                  <w:marTop w:val="0"/>
                                  <w:marBottom w:val="0"/>
                                  <w:divBdr>
                                    <w:top w:val="none" w:sz="0" w:space="0" w:color="auto"/>
                                    <w:left w:val="none" w:sz="0" w:space="0" w:color="auto"/>
                                    <w:bottom w:val="none" w:sz="0" w:space="0" w:color="auto"/>
                                    <w:right w:val="none" w:sz="0" w:space="0" w:color="auto"/>
                                  </w:divBdr>
                                </w:div>
                                <w:div w:id="1851868593">
                                  <w:marLeft w:val="0"/>
                                  <w:marRight w:val="0"/>
                                  <w:marTop w:val="0"/>
                                  <w:marBottom w:val="0"/>
                                  <w:divBdr>
                                    <w:top w:val="none" w:sz="0" w:space="0" w:color="auto"/>
                                    <w:left w:val="none" w:sz="0" w:space="0" w:color="auto"/>
                                    <w:bottom w:val="none" w:sz="0" w:space="0" w:color="auto"/>
                                    <w:right w:val="none" w:sz="0" w:space="0" w:color="auto"/>
                                  </w:divBdr>
                                </w:div>
                                <w:div w:id="850604667">
                                  <w:marLeft w:val="0"/>
                                  <w:marRight w:val="0"/>
                                  <w:marTop w:val="0"/>
                                  <w:marBottom w:val="0"/>
                                  <w:divBdr>
                                    <w:top w:val="none" w:sz="0" w:space="0" w:color="auto"/>
                                    <w:left w:val="none" w:sz="0" w:space="0" w:color="auto"/>
                                    <w:bottom w:val="none" w:sz="0" w:space="0" w:color="auto"/>
                                    <w:right w:val="none" w:sz="0" w:space="0" w:color="auto"/>
                                  </w:divBdr>
                                </w:div>
                                <w:div w:id="585727020">
                                  <w:marLeft w:val="0"/>
                                  <w:marRight w:val="0"/>
                                  <w:marTop w:val="0"/>
                                  <w:marBottom w:val="0"/>
                                  <w:divBdr>
                                    <w:top w:val="none" w:sz="0" w:space="0" w:color="auto"/>
                                    <w:left w:val="none" w:sz="0" w:space="0" w:color="auto"/>
                                    <w:bottom w:val="none" w:sz="0" w:space="0" w:color="auto"/>
                                    <w:right w:val="none" w:sz="0" w:space="0" w:color="auto"/>
                                  </w:divBdr>
                                </w:div>
                                <w:div w:id="1503813278">
                                  <w:marLeft w:val="0"/>
                                  <w:marRight w:val="0"/>
                                  <w:marTop w:val="0"/>
                                  <w:marBottom w:val="0"/>
                                  <w:divBdr>
                                    <w:top w:val="none" w:sz="0" w:space="0" w:color="auto"/>
                                    <w:left w:val="none" w:sz="0" w:space="0" w:color="auto"/>
                                    <w:bottom w:val="none" w:sz="0" w:space="0" w:color="auto"/>
                                    <w:right w:val="none" w:sz="0" w:space="0" w:color="auto"/>
                                  </w:divBdr>
                                </w:div>
                                <w:div w:id="1707681496">
                                  <w:marLeft w:val="0"/>
                                  <w:marRight w:val="0"/>
                                  <w:marTop w:val="0"/>
                                  <w:marBottom w:val="0"/>
                                  <w:divBdr>
                                    <w:top w:val="none" w:sz="0" w:space="0" w:color="auto"/>
                                    <w:left w:val="none" w:sz="0" w:space="0" w:color="auto"/>
                                    <w:bottom w:val="none" w:sz="0" w:space="0" w:color="auto"/>
                                    <w:right w:val="none" w:sz="0" w:space="0" w:color="auto"/>
                                  </w:divBdr>
                                </w:div>
                                <w:div w:id="914316282">
                                  <w:marLeft w:val="0"/>
                                  <w:marRight w:val="0"/>
                                  <w:marTop w:val="0"/>
                                  <w:marBottom w:val="0"/>
                                  <w:divBdr>
                                    <w:top w:val="none" w:sz="0" w:space="0" w:color="auto"/>
                                    <w:left w:val="none" w:sz="0" w:space="0" w:color="auto"/>
                                    <w:bottom w:val="none" w:sz="0" w:space="0" w:color="auto"/>
                                    <w:right w:val="none" w:sz="0" w:space="0" w:color="auto"/>
                                  </w:divBdr>
                                </w:div>
                                <w:div w:id="821853953">
                                  <w:marLeft w:val="0"/>
                                  <w:marRight w:val="0"/>
                                  <w:marTop w:val="0"/>
                                  <w:marBottom w:val="0"/>
                                  <w:divBdr>
                                    <w:top w:val="none" w:sz="0" w:space="0" w:color="auto"/>
                                    <w:left w:val="none" w:sz="0" w:space="0" w:color="auto"/>
                                    <w:bottom w:val="none" w:sz="0" w:space="0" w:color="auto"/>
                                    <w:right w:val="none" w:sz="0" w:space="0" w:color="auto"/>
                                  </w:divBdr>
                                </w:div>
                                <w:div w:id="2057461069">
                                  <w:marLeft w:val="0"/>
                                  <w:marRight w:val="0"/>
                                  <w:marTop w:val="0"/>
                                  <w:marBottom w:val="0"/>
                                  <w:divBdr>
                                    <w:top w:val="none" w:sz="0" w:space="0" w:color="auto"/>
                                    <w:left w:val="none" w:sz="0" w:space="0" w:color="auto"/>
                                    <w:bottom w:val="none" w:sz="0" w:space="0" w:color="auto"/>
                                    <w:right w:val="none" w:sz="0" w:space="0" w:color="auto"/>
                                  </w:divBdr>
                                </w:div>
                                <w:div w:id="1790469660">
                                  <w:marLeft w:val="0"/>
                                  <w:marRight w:val="0"/>
                                  <w:marTop w:val="0"/>
                                  <w:marBottom w:val="0"/>
                                  <w:divBdr>
                                    <w:top w:val="none" w:sz="0" w:space="0" w:color="auto"/>
                                    <w:left w:val="none" w:sz="0" w:space="0" w:color="auto"/>
                                    <w:bottom w:val="none" w:sz="0" w:space="0" w:color="auto"/>
                                    <w:right w:val="none" w:sz="0" w:space="0" w:color="auto"/>
                                  </w:divBdr>
                                </w:div>
                                <w:div w:id="1926646287">
                                  <w:marLeft w:val="0"/>
                                  <w:marRight w:val="0"/>
                                  <w:marTop w:val="0"/>
                                  <w:marBottom w:val="0"/>
                                  <w:divBdr>
                                    <w:top w:val="none" w:sz="0" w:space="0" w:color="auto"/>
                                    <w:left w:val="none" w:sz="0" w:space="0" w:color="auto"/>
                                    <w:bottom w:val="none" w:sz="0" w:space="0" w:color="auto"/>
                                    <w:right w:val="none" w:sz="0" w:space="0" w:color="auto"/>
                                  </w:divBdr>
                                </w:div>
                                <w:div w:id="799226887">
                                  <w:marLeft w:val="0"/>
                                  <w:marRight w:val="0"/>
                                  <w:marTop w:val="0"/>
                                  <w:marBottom w:val="0"/>
                                  <w:divBdr>
                                    <w:top w:val="none" w:sz="0" w:space="0" w:color="auto"/>
                                    <w:left w:val="none" w:sz="0" w:space="0" w:color="auto"/>
                                    <w:bottom w:val="none" w:sz="0" w:space="0" w:color="auto"/>
                                    <w:right w:val="none" w:sz="0" w:space="0" w:color="auto"/>
                                  </w:divBdr>
                                </w:div>
                                <w:div w:id="1676348757">
                                  <w:marLeft w:val="0"/>
                                  <w:marRight w:val="0"/>
                                  <w:marTop w:val="0"/>
                                  <w:marBottom w:val="0"/>
                                  <w:divBdr>
                                    <w:top w:val="none" w:sz="0" w:space="0" w:color="auto"/>
                                    <w:left w:val="none" w:sz="0" w:space="0" w:color="auto"/>
                                    <w:bottom w:val="none" w:sz="0" w:space="0" w:color="auto"/>
                                    <w:right w:val="none" w:sz="0" w:space="0" w:color="auto"/>
                                  </w:divBdr>
                                </w:div>
                                <w:div w:id="2094737182">
                                  <w:marLeft w:val="0"/>
                                  <w:marRight w:val="0"/>
                                  <w:marTop w:val="0"/>
                                  <w:marBottom w:val="0"/>
                                  <w:divBdr>
                                    <w:top w:val="none" w:sz="0" w:space="0" w:color="auto"/>
                                    <w:left w:val="none" w:sz="0" w:space="0" w:color="auto"/>
                                    <w:bottom w:val="none" w:sz="0" w:space="0" w:color="auto"/>
                                    <w:right w:val="none" w:sz="0" w:space="0" w:color="auto"/>
                                  </w:divBdr>
                                </w:div>
                                <w:div w:id="938148384">
                                  <w:marLeft w:val="0"/>
                                  <w:marRight w:val="0"/>
                                  <w:marTop w:val="0"/>
                                  <w:marBottom w:val="0"/>
                                  <w:divBdr>
                                    <w:top w:val="none" w:sz="0" w:space="0" w:color="auto"/>
                                    <w:left w:val="none" w:sz="0" w:space="0" w:color="auto"/>
                                    <w:bottom w:val="none" w:sz="0" w:space="0" w:color="auto"/>
                                    <w:right w:val="none" w:sz="0" w:space="0" w:color="auto"/>
                                  </w:divBdr>
                                </w:div>
                                <w:div w:id="8992797">
                                  <w:marLeft w:val="0"/>
                                  <w:marRight w:val="0"/>
                                  <w:marTop w:val="0"/>
                                  <w:marBottom w:val="0"/>
                                  <w:divBdr>
                                    <w:top w:val="none" w:sz="0" w:space="0" w:color="auto"/>
                                    <w:left w:val="none" w:sz="0" w:space="0" w:color="auto"/>
                                    <w:bottom w:val="none" w:sz="0" w:space="0" w:color="auto"/>
                                    <w:right w:val="none" w:sz="0" w:space="0" w:color="auto"/>
                                  </w:divBdr>
                                </w:div>
                                <w:div w:id="1200121966">
                                  <w:marLeft w:val="0"/>
                                  <w:marRight w:val="0"/>
                                  <w:marTop w:val="0"/>
                                  <w:marBottom w:val="0"/>
                                  <w:divBdr>
                                    <w:top w:val="none" w:sz="0" w:space="0" w:color="auto"/>
                                    <w:left w:val="none" w:sz="0" w:space="0" w:color="auto"/>
                                    <w:bottom w:val="none" w:sz="0" w:space="0" w:color="auto"/>
                                    <w:right w:val="none" w:sz="0" w:space="0" w:color="auto"/>
                                  </w:divBdr>
                                </w:div>
                                <w:div w:id="1988436727">
                                  <w:marLeft w:val="0"/>
                                  <w:marRight w:val="0"/>
                                  <w:marTop w:val="0"/>
                                  <w:marBottom w:val="0"/>
                                  <w:divBdr>
                                    <w:top w:val="none" w:sz="0" w:space="0" w:color="auto"/>
                                    <w:left w:val="none" w:sz="0" w:space="0" w:color="auto"/>
                                    <w:bottom w:val="none" w:sz="0" w:space="0" w:color="auto"/>
                                    <w:right w:val="none" w:sz="0" w:space="0" w:color="auto"/>
                                  </w:divBdr>
                                </w:div>
                                <w:div w:id="2117483301">
                                  <w:marLeft w:val="0"/>
                                  <w:marRight w:val="0"/>
                                  <w:marTop w:val="0"/>
                                  <w:marBottom w:val="0"/>
                                  <w:divBdr>
                                    <w:top w:val="none" w:sz="0" w:space="0" w:color="auto"/>
                                    <w:left w:val="none" w:sz="0" w:space="0" w:color="auto"/>
                                    <w:bottom w:val="none" w:sz="0" w:space="0" w:color="auto"/>
                                    <w:right w:val="none" w:sz="0" w:space="0" w:color="auto"/>
                                  </w:divBdr>
                                </w:div>
                                <w:div w:id="31460991">
                                  <w:marLeft w:val="0"/>
                                  <w:marRight w:val="0"/>
                                  <w:marTop w:val="0"/>
                                  <w:marBottom w:val="0"/>
                                  <w:divBdr>
                                    <w:top w:val="none" w:sz="0" w:space="0" w:color="auto"/>
                                    <w:left w:val="none" w:sz="0" w:space="0" w:color="auto"/>
                                    <w:bottom w:val="none" w:sz="0" w:space="0" w:color="auto"/>
                                    <w:right w:val="none" w:sz="0" w:space="0" w:color="auto"/>
                                  </w:divBdr>
                                </w:div>
                                <w:div w:id="1012990864">
                                  <w:marLeft w:val="0"/>
                                  <w:marRight w:val="0"/>
                                  <w:marTop w:val="0"/>
                                  <w:marBottom w:val="0"/>
                                  <w:divBdr>
                                    <w:top w:val="none" w:sz="0" w:space="0" w:color="auto"/>
                                    <w:left w:val="none" w:sz="0" w:space="0" w:color="auto"/>
                                    <w:bottom w:val="none" w:sz="0" w:space="0" w:color="auto"/>
                                    <w:right w:val="none" w:sz="0" w:space="0" w:color="auto"/>
                                  </w:divBdr>
                                </w:div>
                                <w:div w:id="664014380">
                                  <w:marLeft w:val="0"/>
                                  <w:marRight w:val="0"/>
                                  <w:marTop w:val="0"/>
                                  <w:marBottom w:val="0"/>
                                  <w:divBdr>
                                    <w:top w:val="none" w:sz="0" w:space="0" w:color="auto"/>
                                    <w:left w:val="none" w:sz="0" w:space="0" w:color="auto"/>
                                    <w:bottom w:val="none" w:sz="0" w:space="0" w:color="auto"/>
                                    <w:right w:val="none" w:sz="0" w:space="0" w:color="auto"/>
                                  </w:divBdr>
                                </w:div>
                                <w:div w:id="820657888">
                                  <w:marLeft w:val="0"/>
                                  <w:marRight w:val="0"/>
                                  <w:marTop w:val="0"/>
                                  <w:marBottom w:val="0"/>
                                  <w:divBdr>
                                    <w:top w:val="none" w:sz="0" w:space="0" w:color="auto"/>
                                    <w:left w:val="none" w:sz="0" w:space="0" w:color="auto"/>
                                    <w:bottom w:val="none" w:sz="0" w:space="0" w:color="auto"/>
                                    <w:right w:val="none" w:sz="0" w:space="0" w:color="auto"/>
                                  </w:divBdr>
                                </w:div>
                                <w:div w:id="969896300">
                                  <w:marLeft w:val="0"/>
                                  <w:marRight w:val="0"/>
                                  <w:marTop w:val="0"/>
                                  <w:marBottom w:val="0"/>
                                  <w:divBdr>
                                    <w:top w:val="none" w:sz="0" w:space="0" w:color="auto"/>
                                    <w:left w:val="none" w:sz="0" w:space="0" w:color="auto"/>
                                    <w:bottom w:val="none" w:sz="0" w:space="0" w:color="auto"/>
                                    <w:right w:val="none" w:sz="0" w:space="0" w:color="auto"/>
                                  </w:divBdr>
                                </w:div>
                                <w:div w:id="1521746709">
                                  <w:marLeft w:val="0"/>
                                  <w:marRight w:val="0"/>
                                  <w:marTop w:val="0"/>
                                  <w:marBottom w:val="0"/>
                                  <w:divBdr>
                                    <w:top w:val="none" w:sz="0" w:space="0" w:color="auto"/>
                                    <w:left w:val="none" w:sz="0" w:space="0" w:color="auto"/>
                                    <w:bottom w:val="none" w:sz="0" w:space="0" w:color="auto"/>
                                    <w:right w:val="none" w:sz="0" w:space="0" w:color="auto"/>
                                  </w:divBdr>
                                </w:div>
                                <w:div w:id="997154192">
                                  <w:marLeft w:val="0"/>
                                  <w:marRight w:val="0"/>
                                  <w:marTop w:val="0"/>
                                  <w:marBottom w:val="0"/>
                                  <w:divBdr>
                                    <w:top w:val="none" w:sz="0" w:space="0" w:color="auto"/>
                                    <w:left w:val="none" w:sz="0" w:space="0" w:color="auto"/>
                                    <w:bottom w:val="none" w:sz="0" w:space="0" w:color="auto"/>
                                    <w:right w:val="none" w:sz="0" w:space="0" w:color="auto"/>
                                  </w:divBdr>
                                </w:div>
                                <w:div w:id="159544848">
                                  <w:marLeft w:val="0"/>
                                  <w:marRight w:val="0"/>
                                  <w:marTop w:val="0"/>
                                  <w:marBottom w:val="0"/>
                                  <w:divBdr>
                                    <w:top w:val="none" w:sz="0" w:space="0" w:color="auto"/>
                                    <w:left w:val="none" w:sz="0" w:space="0" w:color="auto"/>
                                    <w:bottom w:val="none" w:sz="0" w:space="0" w:color="auto"/>
                                    <w:right w:val="none" w:sz="0" w:space="0" w:color="auto"/>
                                  </w:divBdr>
                                </w:div>
                                <w:div w:id="2083332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818018">
      <w:bodyDiv w:val="1"/>
      <w:marLeft w:val="0"/>
      <w:marRight w:val="0"/>
      <w:marTop w:val="0"/>
      <w:marBottom w:val="0"/>
      <w:divBdr>
        <w:top w:val="none" w:sz="0" w:space="0" w:color="auto"/>
        <w:left w:val="none" w:sz="0" w:space="0" w:color="auto"/>
        <w:bottom w:val="none" w:sz="0" w:space="0" w:color="auto"/>
        <w:right w:val="none" w:sz="0" w:space="0" w:color="auto"/>
      </w:divBdr>
    </w:div>
    <w:div w:id="470758144">
      <w:bodyDiv w:val="1"/>
      <w:marLeft w:val="0"/>
      <w:marRight w:val="0"/>
      <w:marTop w:val="0"/>
      <w:marBottom w:val="0"/>
      <w:divBdr>
        <w:top w:val="none" w:sz="0" w:space="0" w:color="auto"/>
        <w:left w:val="none" w:sz="0" w:space="0" w:color="auto"/>
        <w:bottom w:val="none" w:sz="0" w:space="0" w:color="auto"/>
        <w:right w:val="none" w:sz="0" w:space="0" w:color="auto"/>
      </w:divBdr>
    </w:div>
    <w:div w:id="519468746">
      <w:bodyDiv w:val="1"/>
      <w:marLeft w:val="0"/>
      <w:marRight w:val="0"/>
      <w:marTop w:val="0"/>
      <w:marBottom w:val="0"/>
      <w:divBdr>
        <w:top w:val="none" w:sz="0" w:space="0" w:color="auto"/>
        <w:left w:val="none" w:sz="0" w:space="0" w:color="auto"/>
        <w:bottom w:val="none" w:sz="0" w:space="0" w:color="auto"/>
        <w:right w:val="none" w:sz="0" w:space="0" w:color="auto"/>
      </w:divBdr>
    </w:div>
    <w:div w:id="540363022">
      <w:bodyDiv w:val="1"/>
      <w:marLeft w:val="0"/>
      <w:marRight w:val="0"/>
      <w:marTop w:val="0"/>
      <w:marBottom w:val="0"/>
      <w:divBdr>
        <w:top w:val="none" w:sz="0" w:space="0" w:color="auto"/>
        <w:left w:val="none" w:sz="0" w:space="0" w:color="auto"/>
        <w:bottom w:val="none" w:sz="0" w:space="0" w:color="auto"/>
        <w:right w:val="none" w:sz="0" w:space="0" w:color="auto"/>
      </w:divBdr>
    </w:div>
    <w:div w:id="552235807">
      <w:bodyDiv w:val="1"/>
      <w:marLeft w:val="0"/>
      <w:marRight w:val="0"/>
      <w:marTop w:val="0"/>
      <w:marBottom w:val="0"/>
      <w:divBdr>
        <w:top w:val="none" w:sz="0" w:space="0" w:color="auto"/>
        <w:left w:val="none" w:sz="0" w:space="0" w:color="auto"/>
        <w:bottom w:val="none" w:sz="0" w:space="0" w:color="auto"/>
        <w:right w:val="none" w:sz="0" w:space="0" w:color="auto"/>
      </w:divBdr>
    </w:div>
    <w:div w:id="556009850">
      <w:bodyDiv w:val="1"/>
      <w:marLeft w:val="0"/>
      <w:marRight w:val="0"/>
      <w:marTop w:val="0"/>
      <w:marBottom w:val="0"/>
      <w:divBdr>
        <w:top w:val="none" w:sz="0" w:space="0" w:color="auto"/>
        <w:left w:val="none" w:sz="0" w:space="0" w:color="auto"/>
        <w:bottom w:val="none" w:sz="0" w:space="0" w:color="auto"/>
        <w:right w:val="none" w:sz="0" w:space="0" w:color="auto"/>
      </w:divBdr>
    </w:div>
    <w:div w:id="681779788">
      <w:bodyDiv w:val="1"/>
      <w:marLeft w:val="0"/>
      <w:marRight w:val="0"/>
      <w:marTop w:val="0"/>
      <w:marBottom w:val="0"/>
      <w:divBdr>
        <w:top w:val="none" w:sz="0" w:space="0" w:color="auto"/>
        <w:left w:val="none" w:sz="0" w:space="0" w:color="auto"/>
        <w:bottom w:val="none" w:sz="0" w:space="0" w:color="auto"/>
        <w:right w:val="none" w:sz="0" w:space="0" w:color="auto"/>
      </w:divBdr>
    </w:div>
    <w:div w:id="704713385">
      <w:bodyDiv w:val="1"/>
      <w:marLeft w:val="0"/>
      <w:marRight w:val="0"/>
      <w:marTop w:val="0"/>
      <w:marBottom w:val="0"/>
      <w:divBdr>
        <w:top w:val="none" w:sz="0" w:space="0" w:color="auto"/>
        <w:left w:val="none" w:sz="0" w:space="0" w:color="auto"/>
        <w:bottom w:val="none" w:sz="0" w:space="0" w:color="auto"/>
        <w:right w:val="none" w:sz="0" w:space="0" w:color="auto"/>
      </w:divBdr>
    </w:div>
    <w:div w:id="725107522">
      <w:bodyDiv w:val="1"/>
      <w:marLeft w:val="0"/>
      <w:marRight w:val="0"/>
      <w:marTop w:val="0"/>
      <w:marBottom w:val="0"/>
      <w:divBdr>
        <w:top w:val="none" w:sz="0" w:space="0" w:color="auto"/>
        <w:left w:val="none" w:sz="0" w:space="0" w:color="auto"/>
        <w:bottom w:val="none" w:sz="0" w:space="0" w:color="auto"/>
        <w:right w:val="none" w:sz="0" w:space="0" w:color="auto"/>
      </w:divBdr>
    </w:div>
    <w:div w:id="750010379">
      <w:bodyDiv w:val="1"/>
      <w:marLeft w:val="0"/>
      <w:marRight w:val="0"/>
      <w:marTop w:val="0"/>
      <w:marBottom w:val="0"/>
      <w:divBdr>
        <w:top w:val="none" w:sz="0" w:space="0" w:color="auto"/>
        <w:left w:val="none" w:sz="0" w:space="0" w:color="auto"/>
        <w:bottom w:val="none" w:sz="0" w:space="0" w:color="auto"/>
        <w:right w:val="none" w:sz="0" w:space="0" w:color="auto"/>
      </w:divBdr>
    </w:div>
    <w:div w:id="782654195">
      <w:bodyDiv w:val="1"/>
      <w:marLeft w:val="0"/>
      <w:marRight w:val="0"/>
      <w:marTop w:val="0"/>
      <w:marBottom w:val="0"/>
      <w:divBdr>
        <w:top w:val="none" w:sz="0" w:space="0" w:color="auto"/>
        <w:left w:val="none" w:sz="0" w:space="0" w:color="auto"/>
        <w:bottom w:val="none" w:sz="0" w:space="0" w:color="auto"/>
        <w:right w:val="none" w:sz="0" w:space="0" w:color="auto"/>
      </w:divBdr>
    </w:div>
    <w:div w:id="807940404">
      <w:bodyDiv w:val="1"/>
      <w:marLeft w:val="0"/>
      <w:marRight w:val="0"/>
      <w:marTop w:val="0"/>
      <w:marBottom w:val="0"/>
      <w:divBdr>
        <w:top w:val="none" w:sz="0" w:space="0" w:color="auto"/>
        <w:left w:val="none" w:sz="0" w:space="0" w:color="auto"/>
        <w:bottom w:val="none" w:sz="0" w:space="0" w:color="auto"/>
        <w:right w:val="none" w:sz="0" w:space="0" w:color="auto"/>
      </w:divBdr>
    </w:div>
    <w:div w:id="853763459">
      <w:bodyDiv w:val="1"/>
      <w:marLeft w:val="0"/>
      <w:marRight w:val="0"/>
      <w:marTop w:val="0"/>
      <w:marBottom w:val="0"/>
      <w:divBdr>
        <w:top w:val="none" w:sz="0" w:space="0" w:color="auto"/>
        <w:left w:val="none" w:sz="0" w:space="0" w:color="auto"/>
        <w:bottom w:val="none" w:sz="0" w:space="0" w:color="auto"/>
        <w:right w:val="none" w:sz="0" w:space="0" w:color="auto"/>
      </w:divBdr>
    </w:div>
    <w:div w:id="917638666">
      <w:bodyDiv w:val="1"/>
      <w:marLeft w:val="0"/>
      <w:marRight w:val="0"/>
      <w:marTop w:val="0"/>
      <w:marBottom w:val="0"/>
      <w:divBdr>
        <w:top w:val="none" w:sz="0" w:space="0" w:color="auto"/>
        <w:left w:val="none" w:sz="0" w:space="0" w:color="auto"/>
        <w:bottom w:val="none" w:sz="0" w:space="0" w:color="auto"/>
        <w:right w:val="none" w:sz="0" w:space="0" w:color="auto"/>
      </w:divBdr>
    </w:div>
    <w:div w:id="933637186">
      <w:bodyDiv w:val="1"/>
      <w:marLeft w:val="0"/>
      <w:marRight w:val="0"/>
      <w:marTop w:val="0"/>
      <w:marBottom w:val="0"/>
      <w:divBdr>
        <w:top w:val="none" w:sz="0" w:space="0" w:color="auto"/>
        <w:left w:val="none" w:sz="0" w:space="0" w:color="auto"/>
        <w:bottom w:val="none" w:sz="0" w:space="0" w:color="auto"/>
        <w:right w:val="none" w:sz="0" w:space="0" w:color="auto"/>
      </w:divBdr>
    </w:div>
    <w:div w:id="947156310">
      <w:bodyDiv w:val="1"/>
      <w:marLeft w:val="0"/>
      <w:marRight w:val="0"/>
      <w:marTop w:val="0"/>
      <w:marBottom w:val="0"/>
      <w:divBdr>
        <w:top w:val="none" w:sz="0" w:space="0" w:color="auto"/>
        <w:left w:val="none" w:sz="0" w:space="0" w:color="auto"/>
        <w:bottom w:val="none" w:sz="0" w:space="0" w:color="auto"/>
        <w:right w:val="none" w:sz="0" w:space="0" w:color="auto"/>
      </w:divBdr>
    </w:div>
    <w:div w:id="957181267">
      <w:bodyDiv w:val="1"/>
      <w:marLeft w:val="0"/>
      <w:marRight w:val="0"/>
      <w:marTop w:val="0"/>
      <w:marBottom w:val="0"/>
      <w:divBdr>
        <w:top w:val="none" w:sz="0" w:space="0" w:color="auto"/>
        <w:left w:val="none" w:sz="0" w:space="0" w:color="auto"/>
        <w:bottom w:val="none" w:sz="0" w:space="0" w:color="auto"/>
        <w:right w:val="none" w:sz="0" w:space="0" w:color="auto"/>
      </w:divBdr>
    </w:div>
    <w:div w:id="1073283664">
      <w:bodyDiv w:val="1"/>
      <w:marLeft w:val="0"/>
      <w:marRight w:val="0"/>
      <w:marTop w:val="0"/>
      <w:marBottom w:val="0"/>
      <w:divBdr>
        <w:top w:val="none" w:sz="0" w:space="0" w:color="auto"/>
        <w:left w:val="none" w:sz="0" w:space="0" w:color="auto"/>
        <w:bottom w:val="none" w:sz="0" w:space="0" w:color="auto"/>
        <w:right w:val="none" w:sz="0" w:space="0" w:color="auto"/>
      </w:divBdr>
    </w:div>
    <w:div w:id="1084649300">
      <w:bodyDiv w:val="1"/>
      <w:marLeft w:val="0"/>
      <w:marRight w:val="0"/>
      <w:marTop w:val="0"/>
      <w:marBottom w:val="0"/>
      <w:divBdr>
        <w:top w:val="none" w:sz="0" w:space="0" w:color="auto"/>
        <w:left w:val="none" w:sz="0" w:space="0" w:color="auto"/>
        <w:bottom w:val="none" w:sz="0" w:space="0" w:color="auto"/>
        <w:right w:val="none" w:sz="0" w:space="0" w:color="auto"/>
      </w:divBdr>
    </w:div>
    <w:div w:id="1092361336">
      <w:bodyDiv w:val="1"/>
      <w:marLeft w:val="0"/>
      <w:marRight w:val="0"/>
      <w:marTop w:val="0"/>
      <w:marBottom w:val="0"/>
      <w:divBdr>
        <w:top w:val="none" w:sz="0" w:space="0" w:color="auto"/>
        <w:left w:val="none" w:sz="0" w:space="0" w:color="auto"/>
        <w:bottom w:val="none" w:sz="0" w:space="0" w:color="auto"/>
        <w:right w:val="none" w:sz="0" w:space="0" w:color="auto"/>
      </w:divBdr>
    </w:div>
    <w:div w:id="1170676159">
      <w:bodyDiv w:val="1"/>
      <w:marLeft w:val="0"/>
      <w:marRight w:val="0"/>
      <w:marTop w:val="0"/>
      <w:marBottom w:val="0"/>
      <w:divBdr>
        <w:top w:val="none" w:sz="0" w:space="0" w:color="auto"/>
        <w:left w:val="none" w:sz="0" w:space="0" w:color="auto"/>
        <w:bottom w:val="none" w:sz="0" w:space="0" w:color="auto"/>
        <w:right w:val="none" w:sz="0" w:space="0" w:color="auto"/>
      </w:divBdr>
    </w:div>
    <w:div w:id="1187334254">
      <w:bodyDiv w:val="1"/>
      <w:marLeft w:val="0"/>
      <w:marRight w:val="0"/>
      <w:marTop w:val="0"/>
      <w:marBottom w:val="0"/>
      <w:divBdr>
        <w:top w:val="none" w:sz="0" w:space="0" w:color="auto"/>
        <w:left w:val="none" w:sz="0" w:space="0" w:color="auto"/>
        <w:bottom w:val="none" w:sz="0" w:space="0" w:color="auto"/>
        <w:right w:val="none" w:sz="0" w:space="0" w:color="auto"/>
      </w:divBdr>
    </w:div>
    <w:div w:id="1220050087">
      <w:bodyDiv w:val="1"/>
      <w:marLeft w:val="0"/>
      <w:marRight w:val="0"/>
      <w:marTop w:val="0"/>
      <w:marBottom w:val="0"/>
      <w:divBdr>
        <w:top w:val="none" w:sz="0" w:space="0" w:color="auto"/>
        <w:left w:val="none" w:sz="0" w:space="0" w:color="auto"/>
        <w:bottom w:val="none" w:sz="0" w:space="0" w:color="auto"/>
        <w:right w:val="none" w:sz="0" w:space="0" w:color="auto"/>
      </w:divBdr>
    </w:div>
    <w:div w:id="1259027048">
      <w:bodyDiv w:val="1"/>
      <w:marLeft w:val="0"/>
      <w:marRight w:val="0"/>
      <w:marTop w:val="0"/>
      <w:marBottom w:val="0"/>
      <w:divBdr>
        <w:top w:val="none" w:sz="0" w:space="0" w:color="auto"/>
        <w:left w:val="none" w:sz="0" w:space="0" w:color="auto"/>
        <w:bottom w:val="none" w:sz="0" w:space="0" w:color="auto"/>
        <w:right w:val="none" w:sz="0" w:space="0" w:color="auto"/>
      </w:divBdr>
    </w:div>
    <w:div w:id="1307081158">
      <w:bodyDiv w:val="1"/>
      <w:marLeft w:val="0"/>
      <w:marRight w:val="0"/>
      <w:marTop w:val="0"/>
      <w:marBottom w:val="0"/>
      <w:divBdr>
        <w:top w:val="none" w:sz="0" w:space="0" w:color="auto"/>
        <w:left w:val="none" w:sz="0" w:space="0" w:color="auto"/>
        <w:bottom w:val="none" w:sz="0" w:space="0" w:color="auto"/>
        <w:right w:val="none" w:sz="0" w:space="0" w:color="auto"/>
      </w:divBdr>
    </w:div>
    <w:div w:id="1324121449">
      <w:bodyDiv w:val="1"/>
      <w:marLeft w:val="0"/>
      <w:marRight w:val="0"/>
      <w:marTop w:val="0"/>
      <w:marBottom w:val="0"/>
      <w:divBdr>
        <w:top w:val="none" w:sz="0" w:space="0" w:color="auto"/>
        <w:left w:val="none" w:sz="0" w:space="0" w:color="auto"/>
        <w:bottom w:val="none" w:sz="0" w:space="0" w:color="auto"/>
        <w:right w:val="none" w:sz="0" w:space="0" w:color="auto"/>
      </w:divBdr>
    </w:div>
    <w:div w:id="1331525341">
      <w:bodyDiv w:val="1"/>
      <w:marLeft w:val="33"/>
      <w:marRight w:val="33"/>
      <w:marTop w:val="0"/>
      <w:marBottom w:val="0"/>
      <w:divBdr>
        <w:top w:val="none" w:sz="0" w:space="0" w:color="auto"/>
        <w:left w:val="none" w:sz="0" w:space="0" w:color="auto"/>
        <w:bottom w:val="none" w:sz="0" w:space="0" w:color="auto"/>
        <w:right w:val="none" w:sz="0" w:space="0" w:color="auto"/>
      </w:divBdr>
      <w:divsChild>
        <w:div w:id="747194795">
          <w:marLeft w:val="0"/>
          <w:marRight w:val="0"/>
          <w:marTop w:val="0"/>
          <w:marBottom w:val="0"/>
          <w:divBdr>
            <w:top w:val="none" w:sz="0" w:space="0" w:color="auto"/>
            <w:left w:val="none" w:sz="0" w:space="0" w:color="auto"/>
            <w:bottom w:val="none" w:sz="0" w:space="0" w:color="auto"/>
            <w:right w:val="none" w:sz="0" w:space="0" w:color="auto"/>
          </w:divBdr>
          <w:divsChild>
            <w:div w:id="1217277800">
              <w:marLeft w:val="0"/>
              <w:marRight w:val="0"/>
              <w:marTop w:val="0"/>
              <w:marBottom w:val="0"/>
              <w:divBdr>
                <w:top w:val="none" w:sz="0" w:space="0" w:color="auto"/>
                <w:left w:val="none" w:sz="0" w:space="0" w:color="auto"/>
                <w:bottom w:val="none" w:sz="0" w:space="0" w:color="auto"/>
                <w:right w:val="none" w:sz="0" w:space="0" w:color="auto"/>
              </w:divBdr>
              <w:divsChild>
                <w:div w:id="1556047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089658">
      <w:bodyDiv w:val="1"/>
      <w:marLeft w:val="0"/>
      <w:marRight w:val="0"/>
      <w:marTop w:val="0"/>
      <w:marBottom w:val="0"/>
      <w:divBdr>
        <w:top w:val="none" w:sz="0" w:space="0" w:color="auto"/>
        <w:left w:val="none" w:sz="0" w:space="0" w:color="auto"/>
        <w:bottom w:val="none" w:sz="0" w:space="0" w:color="auto"/>
        <w:right w:val="none" w:sz="0" w:space="0" w:color="auto"/>
      </w:divBdr>
    </w:div>
    <w:div w:id="1362167262">
      <w:bodyDiv w:val="1"/>
      <w:marLeft w:val="0"/>
      <w:marRight w:val="0"/>
      <w:marTop w:val="0"/>
      <w:marBottom w:val="0"/>
      <w:divBdr>
        <w:top w:val="none" w:sz="0" w:space="0" w:color="auto"/>
        <w:left w:val="none" w:sz="0" w:space="0" w:color="auto"/>
        <w:bottom w:val="none" w:sz="0" w:space="0" w:color="auto"/>
        <w:right w:val="none" w:sz="0" w:space="0" w:color="auto"/>
      </w:divBdr>
    </w:div>
    <w:div w:id="1414083680">
      <w:bodyDiv w:val="1"/>
      <w:marLeft w:val="0"/>
      <w:marRight w:val="0"/>
      <w:marTop w:val="0"/>
      <w:marBottom w:val="0"/>
      <w:divBdr>
        <w:top w:val="none" w:sz="0" w:space="0" w:color="auto"/>
        <w:left w:val="none" w:sz="0" w:space="0" w:color="auto"/>
        <w:bottom w:val="none" w:sz="0" w:space="0" w:color="auto"/>
        <w:right w:val="none" w:sz="0" w:space="0" w:color="auto"/>
      </w:divBdr>
    </w:div>
    <w:div w:id="1461151853">
      <w:bodyDiv w:val="1"/>
      <w:marLeft w:val="0"/>
      <w:marRight w:val="0"/>
      <w:marTop w:val="0"/>
      <w:marBottom w:val="0"/>
      <w:divBdr>
        <w:top w:val="none" w:sz="0" w:space="0" w:color="auto"/>
        <w:left w:val="none" w:sz="0" w:space="0" w:color="auto"/>
        <w:bottom w:val="none" w:sz="0" w:space="0" w:color="auto"/>
        <w:right w:val="none" w:sz="0" w:space="0" w:color="auto"/>
      </w:divBdr>
    </w:div>
    <w:div w:id="1463038840">
      <w:bodyDiv w:val="1"/>
      <w:marLeft w:val="0"/>
      <w:marRight w:val="0"/>
      <w:marTop w:val="0"/>
      <w:marBottom w:val="0"/>
      <w:divBdr>
        <w:top w:val="none" w:sz="0" w:space="0" w:color="auto"/>
        <w:left w:val="none" w:sz="0" w:space="0" w:color="auto"/>
        <w:bottom w:val="none" w:sz="0" w:space="0" w:color="auto"/>
        <w:right w:val="none" w:sz="0" w:space="0" w:color="auto"/>
      </w:divBdr>
    </w:div>
    <w:div w:id="1502697477">
      <w:bodyDiv w:val="1"/>
      <w:marLeft w:val="0"/>
      <w:marRight w:val="0"/>
      <w:marTop w:val="0"/>
      <w:marBottom w:val="0"/>
      <w:divBdr>
        <w:top w:val="none" w:sz="0" w:space="0" w:color="auto"/>
        <w:left w:val="none" w:sz="0" w:space="0" w:color="auto"/>
        <w:bottom w:val="none" w:sz="0" w:space="0" w:color="auto"/>
        <w:right w:val="none" w:sz="0" w:space="0" w:color="auto"/>
      </w:divBdr>
    </w:div>
    <w:div w:id="1510682521">
      <w:bodyDiv w:val="1"/>
      <w:marLeft w:val="0"/>
      <w:marRight w:val="0"/>
      <w:marTop w:val="0"/>
      <w:marBottom w:val="0"/>
      <w:divBdr>
        <w:top w:val="none" w:sz="0" w:space="0" w:color="auto"/>
        <w:left w:val="none" w:sz="0" w:space="0" w:color="auto"/>
        <w:bottom w:val="none" w:sz="0" w:space="0" w:color="auto"/>
        <w:right w:val="none" w:sz="0" w:space="0" w:color="auto"/>
      </w:divBdr>
    </w:div>
    <w:div w:id="1511725096">
      <w:bodyDiv w:val="1"/>
      <w:marLeft w:val="0"/>
      <w:marRight w:val="0"/>
      <w:marTop w:val="0"/>
      <w:marBottom w:val="0"/>
      <w:divBdr>
        <w:top w:val="none" w:sz="0" w:space="0" w:color="auto"/>
        <w:left w:val="none" w:sz="0" w:space="0" w:color="auto"/>
        <w:bottom w:val="none" w:sz="0" w:space="0" w:color="auto"/>
        <w:right w:val="none" w:sz="0" w:space="0" w:color="auto"/>
      </w:divBdr>
    </w:div>
    <w:div w:id="1528064724">
      <w:bodyDiv w:val="1"/>
      <w:marLeft w:val="0"/>
      <w:marRight w:val="0"/>
      <w:marTop w:val="0"/>
      <w:marBottom w:val="0"/>
      <w:divBdr>
        <w:top w:val="none" w:sz="0" w:space="0" w:color="auto"/>
        <w:left w:val="none" w:sz="0" w:space="0" w:color="auto"/>
        <w:bottom w:val="none" w:sz="0" w:space="0" w:color="auto"/>
        <w:right w:val="none" w:sz="0" w:space="0" w:color="auto"/>
      </w:divBdr>
      <w:divsChild>
        <w:div w:id="2059351329">
          <w:marLeft w:val="0"/>
          <w:marRight w:val="0"/>
          <w:marTop w:val="0"/>
          <w:marBottom w:val="0"/>
          <w:divBdr>
            <w:top w:val="none" w:sz="0" w:space="0" w:color="auto"/>
            <w:left w:val="none" w:sz="0" w:space="0" w:color="auto"/>
            <w:bottom w:val="none" w:sz="0" w:space="0" w:color="auto"/>
            <w:right w:val="none" w:sz="0" w:space="0" w:color="auto"/>
          </w:divBdr>
        </w:div>
      </w:divsChild>
    </w:div>
    <w:div w:id="1577982000">
      <w:bodyDiv w:val="1"/>
      <w:marLeft w:val="0"/>
      <w:marRight w:val="0"/>
      <w:marTop w:val="0"/>
      <w:marBottom w:val="0"/>
      <w:divBdr>
        <w:top w:val="none" w:sz="0" w:space="0" w:color="auto"/>
        <w:left w:val="none" w:sz="0" w:space="0" w:color="auto"/>
        <w:bottom w:val="none" w:sz="0" w:space="0" w:color="auto"/>
        <w:right w:val="none" w:sz="0" w:space="0" w:color="auto"/>
      </w:divBdr>
    </w:div>
    <w:div w:id="1578780758">
      <w:bodyDiv w:val="1"/>
      <w:marLeft w:val="0"/>
      <w:marRight w:val="0"/>
      <w:marTop w:val="0"/>
      <w:marBottom w:val="0"/>
      <w:divBdr>
        <w:top w:val="none" w:sz="0" w:space="0" w:color="auto"/>
        <w:left w:val="none" w:sz="0" w:space="0" w:color="auto"/>
        <w:bottom w:val="none" w:sz="0" w:space="0" w:color="auto"/>
        <w:right w:val="none" w:sz="0" w:space="0" w:color="auto"/>
      </w:divBdr>
    </w:div>
    <w:div w:id="1604267500">
      <w:bodyDiv w:val="1"/>
      <w:marLeft w:val="0"/>
      <w:marRight w:val="0"/>
      <w:marTop w:val="0"/>
      <w:marBottom w:val="0"/>
      <w:divBdr>
        <w:top w:val="none" w:sz="0" w:space="0" w:color="auto"/>
        <w:left w:val="none" w:sz="0" w:space="0" w:color="auto"/>
        <w:bottom w:val="none" w:sz="0" w:space="0" w:color="auto"/>
        <w:right w:val="none" w:sz="0" w:space="0" w:color="auto"/>
      </w:divBdr>
    </w:div>
    <w:div w:id="1650553197">
      <w:bodyDiv w:val="1"/>
      <w:marLeft w:val="0"/>
      <w:marRight w:val="0"/>
      <w:marTop w:val="0"/>
      <w:marBottom w:val="0"/>
      <w:divBdr>
        <w:top w:val="none" w:sz="0" w:space="0" w:color="auto"/>
        <w:left w:val="none" w:sz="0" w:space="0" w:color="auto"/>
        <w:bottom w:val="none" w:sz="0" w:space="0" w:color="auto"/>
        <w:right w:val="none" w:sz="0" w:space="0" w:color="auto"/>
      </w:divBdr>
    </w:div>
    <w:div w:id="1651246690">
      <w:bodyDiv w:val="1"/>
      <w:marLeft w:val="0"/>
      <w:marRight w:val="0"/>
      <w:marTop w:val="0"/>
      <w:marBottom w:val="0"/>
      <w:divBdr>
        <w:top w:val="none" w:sz="0" w:space="0" w:color="auto"/>
        <w:left w:val="none" w:sz="0" w:space="0" w:color="auto"/>
        <w:bottom w:val="none" w:sz="0" w:space="0" w:color="auto"/>
        <w:right w:val="none" w:sz="0" w:space="0" w:color="auto"/>
      </w:divBdr>
    </w:div>
    <w:div w:id="1693847765">
      <w:bodyDiv w:val="1"/>
      <w:marLeft w:val="0"/>
      <w:marRight w:val="0"/>
      <w:marTop w:val="0"/>
      <w:marBottom w:val="0"/>
      <w:divBdr>
        <w:top w:val="none" w:sz="0" w:space="0" w:color="auto"/>
        <w:left w:val="none" w:sz="0" w:space="0" w:color="auto"/>
        <w:bottom w:val="none" w:sz="0" w:space="0" w:color="auto"/>
        <w:right w:val="none" w:sz="0" w:space="0" w:color="auto"/>
      </w:divBdr>
    </w:div>
    <w:div w:id="1716929559">
      <w:bodyDiv w:val="1"/>
      <w:marLeft w:val="0"/>
      <w:marRight w:val="0"/>
      <w:marTop w:val="0"/>
      <w:marBottom w:val="0"/>
      <w:divBdr>
        <w:top w:val="none" w:sz="0" w:space="0" w:color="auto"/>
        <w:left w:val="none" w:sz="0" w:space="0" w:color="auto"/>
        <w:bottom w:val="none" w:sz="0" w:space="0" w:color="auto"/>
        <w:right w:val="none" w:sz="0" w:space="0" w:color="auto"/>
      </w:divBdr>
    </w:div>
    <w:div w:id="1776905490">
      <w:bodyDiv w:val="1"/>
      <w:marLeft w:val="0"/>
      <w:marRight w:val="0"/>
      <w:marTop w:val="0"/>
      <w:marBottom w:val="0"/>
      <w:divBdr>
        <w:top w:val="none" w:sz="0" w:space="0" w:color="auto"/>
        <w:left w:val="none" w:sz="0" w:space="0" w:color="auto"/>
        <w:bottom w:val="none" w:sz="0" w:space="0" w:color="auto"/>
        <w:right w:val="none" w:sz="0" w:space="0" w:color="auto"/>
      </w:divBdr>
    </w:div>
    <w:div w:id="1866480741">
      <w:bodyDiv w:val="1"/>
      <w:marLeft w:val="33"/>
      <w:marRight w:val="33"/>
      <w:marTop w:val="0"/>
      <w:marBottom w:val="0"/>
      <w:divBdr>
        <w:top w:val="none" w:sz="0" w:space="0" w:color="auto"/>
        <w:left w:val="none" w:sz="0" w:space="0" w:color="auto"/>
        <w:bottom w:val="none" w:sz="0" w:space="0" w:color="auto"/>
        <w:right w:val="none" w:sz="0" w:space="0" w:color="auto"/>
      </w:divBdr>
      <w:divsChild>
        <w:div w:id="469902992">
          <w:marLeft w:val="0"/>
          <w:marRight w:val="0"/>
          <w:marTop w:val="0"/>
          <w:marBottom w:val="0"/>
          <w:divBdr>
            <w:top w:val="none" w:sz="0" w:space="0" w:color="auto"/>
            <w:left w:val="none" w:sz="0" w:space="0" w:color="auto"/>
            <w:bottom w:val="none" w:sz="0" w:space="0" w:color="auto"/>
            <w:right w:val="none" w:sz="0" w:space="0" w:color="auto"/>
          </w:divBdr>
          <w:divsChild>
            <w:div w:id="558593543">
              <w:marLeft w:val="0"/>
              <w:marRight w:val="0"/>
              <w:marTop w:val="0"/>
              <w:marBottom w:val="0"/>
              <w:divBdr>
                <w:top w:val="none" w:sz="0" w:space="0" w:color="auto"/>
                <w:left w:val="none" w:sz="0" w:space="0" w:color="auto"/>
                <w:bottom w:val="none" w:sz="0" w:space="0" w:color="auto"/>
                <w:right w:val="none" w:sz="0" w:space="0" w:color="auto"/>
              </w:divBdr>
              <w:divsChild>
                <w:div w:id="203977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597401">
      <w:bodyDiv w:val="1"/>
      <w:marLeft w:val="0"/>
      <w:marRight w:val="0"/>
      <w:marTop w:val="0"/>
      <w:marBottom w:val="0"/>
      <w:divBdr>
        <w:top w:val="none" w:sz="0" w:space="0" w:color="auto"/>
        <w:left w:val="none" w:sz="0" w:space="0" w:color="auto"/>
        <w:bottom w:val="none" w:sz="0" w:space="0" w:color="auto"/>
        <w:right w:val="none" w:sz="0" w:space="0" w:color="auto"/>
      </w:divBdr>
    </w:div>
    <w:div w:id="1902518078">
      <w:bodyDiv w:val="1"/>
      <w:marLeft w:val="0"/>
      <w:marRight w:val="0"/>
      <w:marTop w:val="0"/>
      <w:marBottom w:val="0"/>
      <w:divBdr>
        <w:top w:val="none" w:sz="0" w:space="0" w:color="auto"/>
        <w:left w:val="none" w:sz="0" w:space="0" w:color="auto"/>
        <w:bottom w:val="none" w:sz="0" w:space="0" w:color="auto"/>
        <w:right w:val="none" w:sz="0" w:space="0" w:color="auto"/>
      </w:divBdr>
    </w:div>
    <w:div w:id="1958364790">
      <w:bodyDiv w:val="1"/>
      <w:marLeft w:val="0"/>
      <w:marRight w:val="0"/>
      <w:marTop w:val="0"/>
      <w:marBottom w:val="0"/>
      <w:divBdr>
        <w:top w:val="none" w:sz="0" w:space="0" w:color="auto"/>
        <w:left w:val="none" w:sz="0" w:space="0" w:color="auto"/>
        <w:bottom w:val="none" w:sz="0" w:space="0" w:color="auto"/>
        <w:right w:val="none" w:sz="0" w:space="0" w:color="auto"/>
      </w:divBdr>
    </w:div>
    <w:div w:id="1995335794">
      <w:bodyDiv w:val="1"/>
      <w:marLeft w:val="0"/>
      <w:marRight w:val="0"/>
      <w:marTop w:val="0"/>
      <w:marBottom w:val="0"/>
      <w:divBdr>
        <w:top w:val="none" w:sz="0" w:space="0" w:color="auto"/>
        <w:left w:val="none" w:sz="0" w:space="0" w:color="auto"/>
        <w:bottom w:val="none" w:sz="0" w:space="0" w:color="auto"/>
        <w:right w:val="none" w:sz="0" w:space="0" w:color="auto"/>
      </w:divBdr>
    </w:div>
    <w:div w:id="2038769448">
      <w:bodyDiv w:val="1"/>
      <w:marLeft w:val="0"/>
      <w:marRight w:val="0"/>
      <w:marTop w:val="0"/>
      <w:marBottom w:val="0"/>
      <w:divBdr>
        <w:top w:val="none" w:sz="0" w:space="0" w:color="auto"/>
        <w:left w:val="none" w:sz="0" w:space="0" w:color="auto"/>
        <w:bottom w:val="none" w:sz="0" w:space="0" w:color="auto"/>
        <w:right w:val="none" w:sz="0" w:space="0" w:color="auto"/>
      </w:divBdr>
    </w:div>
    <w:div w:id="2062560297">
      <w:bodyDiv w:val="1"/>
      <w:marLeft w:val="0"/>
      <w:marRight w:val="0"/>
      <w:marTop w:val="0"/>
      <w:marBottom w:val="0"/>
      <w:divBdr>
        <w:top w:val="none" w:sz="0" w:space="0" w:color="auto"/>
        <w:left w:val="none" w:sz="0" w:space="0" w:color="auto"/>
        <w:bottom w:val="none" w:sz="0" w:space="0" w:color="auto"/>
        <w:right w:val="none" w:sz="0" w:space="0" w:color="auto"/>
      </w:divBdr>
    </w:div>
    <w:div w:id="2066876123">
      <w:bodyDiv w:val="1"/>
      <w:marLeft w:val="0"/>
      <w:marRight w:val="0"/>
      <w:marTop w:val="0"/>
      <w:marBottom w:val="0"/>
      <w:divBdr>
        <w:top w:val="none" w:sz="0" w:space="0" w:color="auto"/>
        <w:left w:val="none" w:sz="0" w:space="0" w:color="auto"/>
        <w:bottom w:val="none" w:sz="0" w:space="0" w:color="auto"/>
        <w:right w:val="none" w:sz="0" w:space="0" w:color="auto"/>
      </w:divBdr>
    </w:div>
    <w:div w:id="2098480736">
      <w:bodyDiv w:val="1"/>
      <w:marLeft w:val="0"/>
      <w:marRight w:val="0"/>
      <w:marTop w:val="0"/>
      <w:marBottom w:val="0"/>
      <w:divBdr>
        <w:top w:val="none" w:sz="0" w:space="0" w:color="auto"/>
        <w:left w:val="none" w:sz="0" w:space="0" w:color="auto"/>
        <w:bottom w:val="none" w:sz="0" w:space="0" w:color="auto"/>
        <w:right w:val="none" w:sz="0" w:space="0" w:color="auto"/>
      </w:divBdr>
    </w:div>
    <w:div w:id="2121143283">
      <w:bodyDiv w:val="1"/>
      <w:marLeft w:val="0"/>
      <w:marRight w:val="0"/>
      <w:marTop w:val="0"/>
      <w:marBottom w:val="0"/>
      <w:divBdr>
        <w:top w:val="none" w:sz="0" w:space="0" w:color="auto"/>
        <w:left w:val="none" w:sz="0" w:space="0" w:color="auto"/>
        <w:bottom w:val="none" w:sz="0" w:space="0" w:color="auto"/>
        <w:right w:val="none" w:sz="0" w:space="0" w:color="auto"/>
      </w:divBdr>
    </w:div>
    <w:div w:id="2138253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9.png"/><Relationship Id="rId89" Type="http://schemas.openxmlformats.org/officeDocument/2006/relationships/image" Target="media/image74.png"/><Relationship Id="rId16" Type="http://schemas.openxmlformats.org/officeDocument/2006/relationships/header" Target="header5.xml"/><Relationship Id="rId11" Type="http://schemas.openxmlformats.org/officeDocument/2006/relationships/header" Target="header1.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87.png"/><Relationship Id="rId5" Type="http://schemas.openxmlformats.org/officeDocument/2006/relationships/settings" Target="settings.xml"/><Relationship Id="rId90" Type="http://schemas.openxmlformats.org/officeDocument/2006/relationships/image" Target="media/image75.png"/><Relationship Id="rId95" Type="http://schemas.openxmlformats.org/officeDocument/2006/relationships/image" Target="media/image80.png"/><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80" Type="http://schemas.openxmlformats.org/officeDocument/2006/relationships/image" Target="media/image65.png"/><Relationship Id="rId85" Type="http://schemas.openxmlformats.org/officeDocument/2006/relationships/image" Target="media/image70.png"/><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103"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6.png"/><Relationship Id="rId96" Type="http://schemas.openxmlformats.org/officeDocument/2006/relationships/image" Target="media/image8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hyperlink" Target="file:///D:\chenbilun\&#26700;&#38754;\SDK&#25991;&#26723;\www.xinguodu.com" TargetMode="Externa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6.png"/><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image" Target="media/image82.png"/><Relationship Id="rId10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6.png"/><Relationship Id="rId92" Type="http://schemas.openxmlformats.org/officeDocument/2006/relationships/image" Target="media/image77.png"/><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2.png"/><Relationship Id="rId61" Type="http://schemas.openxmlformats.org/officeDocument/2006/relationships/image" Target="media/image46.png"/><Relationship Id="rId82" Type="http://schemas.openxmlformats.org/officeDocument/2006/relationships/image" Target="media/image67.png"/><Relationship Id="rId19" Type="http://schemas.openxmlformats.org/officeDocument/2006/relationships/image" Target="media/image4.png"/><Relationship Id="rId14" Type="http://schemas.openxmlformats.org/officeDocument/2006/relationships/header" Target="header3.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image" Target="media/image85.png"/><Relationship Id="rId8" Type="http://schemas.openxmlformats.org/officeDocument/2006/relationships/endnotes" Target="endnotes.xml"/><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image" Target="media/image78.png"/><Relationship Id="rId98" Type="http://schemas.openxmlformats.org/officeDocument/2006/relationships/image" Target="media/image83.png"/><Relationship Id="rId3" Type="http://schemas.openxmlformats.org/officeDocument/2006/relationships/numbering" Target="numbering.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enbilun\AppData\Roaming\Microsoft\Templates\XGD%20Template%20v3.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2022-04-21T00:00:00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7882C1E-A881-4A4D-A518-7885A7A21D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XGD Template v3.3.dotx</Template>
  <TotalTime>10375</TotalTime>
  <Pages>59</Pages>
  <Words>2542</Words>
  <Characters>14492</Characters>
  <Application>Microsoft Office Word</Application>
  <DocSecurity>0</DocSecurity>
  <Lines>120</Lines>
  <Paragraphs>33</Paragraphs>
  <ScaleCrop>false</ScaleCrop>
  <Company>xgd</Company>
  <LinksUpToDate>false</LinksUpToDate>
  <CharactersWithSpaces>17001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ExpressPay Certificate Guide</dc:title>
  <dc:creator>陈比伦</dc:creator>
  <cp:lastModifiedBy>刘少普</cp:lastModifiedBy>
  <cp:revision>6769</cp:revision>
  <cp:lastPrinted>2019-12-27T05:44:00Z</cp:lastPrinted>
  <dcterms:created xsi:type="dcterms:W3CDTF">2016-08-31T01:34:00Z</dcterms:created>
  <dcterms:modified xsi:type="dcterms:W3CDTF">2022-08-26T06:35:00Z</dcterms:modified>
  <cp:category>V-1.0.1</cp:category>
  <cp:contentStatus>1.16</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-1116404370</vt:i4>
  </property>
</Properties>
</file>